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96123969"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7AA740E8"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w:t>
      </w:r>
      <w:r w:rsidR="00B832EC">
        <w:rPr>
          <w:b/>
        </w:rPr>
        <w:t>8</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714EB3A6"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B832EC">
        <w:t>gruodžio</w:t>
      </w:r>
      <w:r w:rsidR="005201C7">
        <w:t xml:space="preserve"> </w:t>
      </w:r>
      <w:r w:rsidR="005A417E">
        <w:t>19</w:t>
      </w:r>
      <w:r w:rsidR="005070A3">
        <w:t xml:space="preserve"> d.  Nr. </w:t>
      </w:r>
      <w:r w:rsidR="00BE5BB7">
        <w:t>T1</w:t>
      </w:r>
      <w:r w:rsidR="007D6807">
        <w:t>P</w:t>
      </w:r>
      <w:r w:rsidR="00BE5BB7">
        <w:t>-</w:t>
      </w:r>
      <w:r w:rsidR="005A417E">
        <w:t>10</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41FB58A2"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86205A">
        <w:rPr>
          <w:szCs w:val="24"/>
        </w:rPr>
        <w:t>9</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3842B030" w:rsidR="005070A3" w:rsidRPr="006B10A9" w:rsidRDefault="00C844B9"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Pr="00495DA2">
        <w:rPr>
          <w:szCs w:val="24"/>
        </w:rPr>
        <w:t xml:space="preserve"> </w:t>
      </w:r>
      <w:r w:rsidRPr="006B10A9">
        <w:rPr>
          <w:szCs w:val="24"/>
        </w:rPr>
        <w:t>P</w:t>
      </w:r>
      <w:r w:rsidR="00790AD3" w:rsidRPr="006B10A9">
        <w:rPr>
          <w:szCs w:val="24"/>
        </w:rPr>
        <w:t xml:space="preserve">osėdžio pabaiga – </w:t>
      </w:r>
      <w:r w:rsidR="00763360" w:rsidRPr="006B10A9">
        <w:rPr>
          <w:szCs w:val="24"/>
        </w:rPr>
        <w:t>1</w:t>
      </w:r>
      <w:r w:rsidR="00495DA2" w:rsidRPr="006B10A9">
        <w:rPr>
          <w:szCs w:val="24"/>
        </w:rPr>
        <w:t>0</w:t>
      </w:r>
      <w:r w:rsidR="00430130" w:rsidRPr="006B10A9">
        <w:rPr>
          <w:szCs w:val="24"/>
        </w:rPr>
        <w:t xml:space="preserve"> </w:t>
      </w:r>
      <w:r w:rsidR="00790AD3" w:rsidRPr="006B10A9">
        <w:rPr>
          <w:szCs w:val="24"/>
        </w:rPr>
        <w:t>val.</w:t>
      </w:r>
      <w:r w:rsidR="005070A3" w:rsidRPr="006B10A9">
        <w:rPr>
          <w:szCs w:val="24"/>
        </w:rPr>
        <w:t xml:space="preserve"> </w:t>
      </w:r>
      <w:r w:rsidR="004E1C95" w:rsidRPr="006B10A9">
        <w:rPr>
          <w:szCs w:val="24"/>
        </w:rPr>
        <w:t>4</w:t>
      </w:r>
      <w:r w:rsidR="00495DA2" w:rsidRPr="006B10A9">
        <w:rPr>
          <w:szCs w:val="24"/>
        </w:rPr>
        <w:t>0</w:t>
      </w:r>
      <w:r w:rsidR="00593944" w:rsidRPr="006B10A9">
        <w:rPr>
          <w:szCs w:val="24"/>
        </w:rPr>
        <w:t xml:space="preserve"> min.</w:t>
      </w:r>
    </w:p>
    <w:p w14:paraId="1865F54B" w14:textId="77777777" w:rsidR="005070A3" w:rsidRPr="00495DA2" w:rsidRDefault="005070A3"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00335BD0" w:rsidRPr="00495DA2">
        <w:rPr>
          <w:szCs w:val="24"/>
        </w:rPr>
        <w:t xml:space="preserve"> </w:t>
      </w:r>
      <w:r w:rsidRPr="00495DA2">
        <w:rPr>
          <w:szCs w:val="24"/>
        </w:rPr>
        <w:t>Posėdžio pirmininkas – Antanas Černeckis.</w:t>
      </w:r>
    </w:p>
    <w:p w14:paraId="1A7FFFE3" w14:textId="77777777" w:rsidR="005070A3" w:rsidRPr="00495DA2" w:rsidRDefault="005070A3"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00345C93" w:rsidRPr="00495DA2">
        <w:rPr>
          <w:szCs w:val="24"/>
        </w:rPr>
        <w:t xml:space="preserve"> </w:t>
      </w:r>
      <w:r w:rsidRPr="00495DA2">
        <w:rPr>
          <w:szCs w:val="24"/>
        </w:rPr>
        <w:t xml:space="preserve">Posėdžio sekretorė   </w:t>
      </w:r>
      <w:r w:rsidR="007E2F20" w:rsidRPr="00495DA2">
        <w:rPr>
          <w:szCs w:val="24"/>
        </w:rPr>
        <w:t>–</w:t>
      </w:r>
      <w:r w:rsidRPr="00495DA2">
        <w:rPr>
          <w:szCs w:val="24"/>
        </w:rPr>
        <w:t xml:space="preserve"> </w:t>
      </w:r>
      <w:r w:rsidR="002A17F4" w:rsidRPr="00495DA2">
        <w:rPr>
          <w:szCs w:val="24"/>
        </w:rPr>
        <w:t>Jūratė Šedvilait</w:t>
      </w:r>
      <w:r w:rsidRPr="00495DA2">
        <w:rPr>
          <w:szCs w:val="24"/>
        </w:rPr>
        <w:t>ė.</w:t>
      </w:r>
    </w:p>
    <w:p w14:paraId="3B885F70" w14:textId="05B6CECE" w:rsidR="003D497E" w:rsidRPr="006B10A9" w:rsidRDefault="005070A3" w:rsidP="00334E50">
      <w:pPr>
        <w:pStyle w:val="Pagrindiniotekstotrauka"/>
        <w:tabs>
          <w:tab w:val="left" w:pos="993"/>
          <w:tab w:val="left" w:pos="1134"/>
          <w:tab w:val="left" w:pos="2127"/>
          <w:tab w:val="left" w:pos="2268"/>
        </w:tabs>
        <w:ind w:firstLine="851"/>
      </w:pPr>
      <w:r w:rsidRPr="006B10A9">
        <w:rPr>
          <w:szCs w:val="24"/>
        </w:rPr>
        <w:t xml:space="preserve">  </w:t>
      </w:r>
      <w:r w:rsidR="009D203E" w:rsidRPr="006B10A9">
        <w:rPr>
          <w:szCs w:val="24"/>
        </w:rPr>
        <w:t xml:space="preserve"> </w:t>
      </w:r>
      <w:r w:rsidRPr="006B10A9">
        <w:rPr>
          <w:szCs w:val="24"/>
        </w:rPr>
        <w:t xml:space="preserve"> </w:t>
      </w:r>
      <w:r w:rsidR="00345C93" w:rsidRPr="006B10A9">
        <w:rPr>
          <w:szCs w:val="24"/>
        </w:rPr>
        <w:t xml:space="preserve"> </w:t>
      </w:r>
      <w:r w:rsidRPr="006B10A9">
        <w:rPr>
          <w:szCs w:val="24"/>
        </w:rPr>
        <w:t>Dalyvavo:</w:t>
      </w:r>
      <w:r w:rsidR="00317318" w:rsidRPr="006B10A9">
        <w:rPr>
          <w:szCs w:val="24"/>
        </w:rPr>
        <w:t xml:space="preserve"> </w:t>
      </w:r>
      <w:r w:rsidR="007A44E1" w:rsidRPr="006B10A9">
        <w:rPr>
          <w:szCs w:val="24"/>
        </w:rPr>
        <w:t>1</w:t>
      </w:r>
      <w:r w:rsidR="003C6F56" w:rsidRPr="006B10A9">
        <w:rPr>
          <w:szCs w:val="24"/>
        </w:rPr>
        <w:t>7</w:t>
      </w:r>
      <w:r w:rsidRPr="006B10A9">
        <w:rPr>
          <w:szCs w:val="24"/>
        </w:rPr>
        <w:t xml:space="preserve"> </w:t>
      </w:r>
      <w:r w:rsidR="00891B8B" w:rsidRPr="006B10A9">
        <w:rPr>
          <w:szCs w:val="24"/>
        </w:rPr>
        <w:t>T</w:t>
      </w:r>
      <w:r w:rsidRPr="006B10A9">
        <w:rPr>
          <w:szCs w:val="24"/>
        </w:rPr>
        <w:t>arybos nar</w:t>
      </w:r>
      <w:r w:rsidR="00FE2BC1" w:rsidRPr="006B10A9">
        <w:rPr>
          <w:szCs w:val="24"/>
        </w:rPr>
        <w:t>i</w:t>
      </w:r>
      <w:r w:rsidR="008C06E0" w:rsidRPr="006B10A9">
        <w:rPr>
          <w:szCs w:val="24"/>
        </w:rPr>
        <w:t>ų</w:t>
      </w:r>
      <w:r w:rsidR="004264F0" w:rsidRPr="006B10A9">
        <w:rPr>
          <w:szCs w:val="24"/>
        </w:rPr>
        <w:t xml:space="preserve"> </w:t>
      </w:r>
      <w:r w:rsidR="003675AF" w:rsidRPr="006B10A9">
        <w:rPr>
          <w:szCs w:val="24"/>
        </w:rPr>
        <w:t>(sąrašas pridedamas),</w:t>
      </w:r>
      <w:r w:rsidRPr="006B10A9">
        <w:rPr>
          <w:szCs w:val="24"/>
        </w:rPr>
        <w:t xml:space="preserve"> </w:t>
      </w:r>
      <w:r w:rsidR="007D0562" w:rsidRPr="006B10A9">
        <w:rPr>
          <w:szCs w:val="24"/>
        </w:rPr>
        <w:t xml:space="preserve"> </w:t>
      </w:r>
      <w:r w:rsidRPr="006B10A9">
        <w:rPr>
          <w:szCs w:val="24"/>
        </w:rPr>
        <w:t>kviesti asmenys (sąrašas pridedamas</w:t>
      </w:r>
      <w:r w:rsidR="00790AD3" w:rsidRPr="006B10A9">
        <w:rPr>
          <w:szCs w:val="24"/>
        </w:rPr>
        <w:t>)</w:t>
      </w:r>
      <w:r w:rsidRPr="006B10A9">
        <w:rPr>
          <w:szCs w:val="24"/>
        </w:rPr>
        <w:t>.</w:t>
      </w:r>
      <w:r w:rsidR="005C0C9C" w:rsidRPr="006B10A9">
        <w:t xml:space="preserve"> </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320E64D4"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w:t>
      </w:r>
      <w:r w:rsidR="00B832EC">
        <w:t>8</w:t>
      </w:r>
      <w:r w:rsidR="00A479F4">
        <w:t xml:space="preserve"> posėdžio darbotvarkės patvirtinimo</w:t>
      </w:r>
      <w:r w:rsidR="004C3046">
        <w:t>.</w:t>
      </w:r>
    </w:p>
    <w:p w14:paraId="0D69168D" w14:textId="4B1DA949" w:rsidR="00660831" w:rsidRPr="00495DA2" w:rsidRDefault="004C3046" w:rsidP="00636714">
      <w:pPr>
        <w:pStyle w:val="Pagrindiniotekstotrauka"/>
        <w:tabs>
          <w:tab w:val="left" w:pos="993"/>
          <w:tab w:val="left" w:pos="1134"/>
          <w:tab w:val="left" w:pos="2127"/>
          <w:tab w:val="left" w:pos="2268"/>
        </w:tabs>
        <w:ind w:firstLine="0"/>
        <w:rPr>
          <w:strike/>
          <w:szCs w:val="24"/>
        </w:rPr>
      </w:pPr>
      <w:r w:rsidRPr="00495DA2">
        <w:t xml:space="preserve">                 2. </w:t>
      </w:r>
      <w:r w:rsidR="00B832EC" w:rsidRPr="00AF2EB9">
        <w:rPr>
          <w:color w:val="000000"/>
          <w:szCs w:val="24"/>
        </w:rPr>
        <w:t>Dėl Rietavo savivaldybei nuosavybės teise priklausančio turto perdavimo valdyti, naudoti ir disponuoti juo patikėjimo teise Rietavo Lauryno Ivinskio gimnazijai</w:t>
      </w:r>
      <w:r w:rsidR="00660831" w:rsidRPr="00386050">
        <w:t>.</w:t>
      </w:r>
    </w:p>
    <w:p w14:paraId="4C8BF04A" w14:textId="5BF32C74" w:rsidR="00386050" w:rsidRPr="00386050" w:rsidRDefault="00B832EC" w:rsidP="00B832EC">
      <w:pPr>
        <w:ind w:firstLine="0"/>
        <w:contextualSpacing/>
      </w:pPr>
      <w:r>
        <w:rPr>
          <w:rFonts w:eastAsia="Calibri"/>
          <w:bCs/>
          <w:szCs w:val="24"/>
          <w:lang w:eastAsia="lt-LT"/>
        </w:rPr>
        <w:t xml:space="preserve">                 </w:t>
      </w:r>
      <w:r w:rsidRPr="00B832EC">
        <w:rPr>
          <w:rFonts w:eastAsia="Calibri"/>
          <w:bCs/>
          <w:szCs w:val="24"/>
          <w:lang w:eastAsia="lt-LT"/>
        </w:rPr>
        <w:t>3.</w:t>
      </w:r>
      <w:r>
        <w:rPr>
          <w:rFonts w:eastAsia="Calibri"/>
          <w:bCs/>
          <w:szCs w:val="24"/>
          <w:lang w:eastAsia="lt-LT"/>
        </w:rPr>
        <w:t xml:space="preserve"> </w:t>
      </w:r>
      <w:r w:rsidRPr="00B832EC">
        <w:rPr>
          <w:rFonts w:eastAsia="Calibri"/>
          <w:bCs/>
          <w:szCs w:val="24"/>
          <w:lang w:eastAsia="lt-LT"/>
        </w:rPr>
        <w:t>Dėl sutikimo perimti ilgalaikį materialųjį turtą Rietavo savivaldybės nuosavybėn ir jo perdavimo valdyti, naudoti ir disponuoti juo patikėjimo teise</w:t>
      </w:r>
      <w:r w:rsidR="00386050" w:rsidRPr="00386050">
        <w:rPr>
          <w:color w:val="000000"/>
        </w:rPr>
        <w:t>.</w:t>
      </w:r>
    </w:p>
    <w:p w14:paraId="6D661340" w14:textId="2168B440" w:rsidR="004C3046" w:rsidRPr="00B832EC" w:rsidRDefault="00B832EC" w:rsidP="00B832EC">
      <w:pPr>
        <w:pStyle w:val="Sraopastraipa"/>
        <w:numPr>
          <w:ilvl w:val="0"/>
          <w:numId w:val="33"/>
        </w:numPr>
        <w:tabs>
          <w:tab w:val="left" w:pos="1276"/>
        </w:tabs>
        <w:suppressAutoHyphens/>
        <w:ind w:left="0" w:firstLine="993"/>
        <w:contextualSpacing/>
        <w:textAlignment w:val="baseline"/>
        <w:rPr>
          <w:strike/>
          <w:color w:val="000000"/>
        </w:rPr>
      </w:pPr>
      <w:r w:rsidRPr="009F3D08">
        <w:rPr>
          <w:color w:val="000000"/>
        </w:rPr>
        <w:t xml:space="preserve">Dėl </w:t>
      </w:r>
      <w:r>
        <w:rPr>
          <w:color w:val="000000"/>
        </w:rPr>
        <w:t>Vienkartinių, tikslinių, periodinių, sąlyginių pašalpų skyrimo iš Rietavo savivaldybės biudžeto tvarkos aprašo, patvirtinto Rietavo savivaldybės tarybos 2019 m. balandžio 25 d. sprendimu Nr. T1-24 „Dėl Vienkartinių, tikslinių, periodinių, sąlyginių pašalpų skyrimo iš Rietavo savivaldybės biudžeto tvarkos aprašo patvirtinimo“, 13 punkto pakeitimo ir 15.9 papunkčio pripažinimo netekusiu galios</w:t>
      </w:r>
      <w:r w:rsidR="00A51D28" w:rsidRPr="00B832EC">
        <w:rPr>
          <w:color w:val="000000"/>
        </w:rPr>
        <w:t>.</w:t>
      </w:r>
    </w:p>
    <w:p w14:paraId="7FFD60ED" w14:textId="2B4083C7" w:rsidR="004C3046" w:rsidRDefault="00B832EC" w:rsidP="00B832EC">
      <w:pPr>
        <w:pStyle w:val="Sraopastraipa"/>
        <w:numPr>
          <w:ilvl w:val="0"/>
          <w:numId w:val="33"/>
        </w:numPr>
        <w:tabs>
          <w:tab w:val="left" w:pos="1276"/>
        </w:tabs>
        <w:ind w:left="0" w:firstLine="993"/>
        <w:contextualSpacing/>
      </w:pPr>
      <w:r w:rsidRPr="007A08C1">
        <w:t>Dėl Rietavo savivaldybės nuosavybėn Savivaldybės apskaitoje registruoto ir valdomo arba faktiškai valdomo valstybės turto perėmimo</w:t>
      </w:r>
      <w:r w:rsidR="004C3046">
        <w:t>.</w:t>
      </w:r>
    </w:p>
    <w:p w14:paraId="3F5F4CC2" w14:textId="125E66E0" w:rsidR="00A479F4" w:rsidRDefault="00B832EC" w:rsidP="00B832EC">
      <w:pPr>
        <w:pStyle w:val="Sraopastraipa"/>
        <w:numPr>
          <w:ilvl w:val="0"/>
          <w:numId w:val="33"/>
        </w:numPr>
        <w:tabs>
          <w:tab w:val="left" w:pos="1276"/>
        </w:tabs>
        <w:contextualSpacing/>
      </w:pPr>
      <w:r w:rsidRPr="00B832EC">
        <w:t>Dėl Rietavo savivaldybės vietinės reikšmės kelių ir gatvių sąrašo patvirtinimo</w:t>
      </w:r>
      <w:r w:rsidR="00A479F4">
        <w:t>.</w:t>
      </w:r>
    </w:p>
    <w:p w14:paraId="18A661EB" w14:textId="7E425EB8" w:rsidR="00A479F4" w:rsidRDefault="00B832EC" w:rsidP="00B832EC">
      <w:pPr>
        <w:pStyle w:val="Sraopastraipa"/>
        <w:numPr>
          <w:ilvl w:val="0"/>
          <w:numId w:val="33"/>
        </w:numPr>
        <w:tabs>
          <w:tab w:val="left" w:pos="1276"/>
          <w:tab w:val="center" w:pos="5548"/>
        </w:tabs>
        <w:ind w:left="0" w:firstLine="993"/>
        <w:contextualSpacing/>
      </w:pPr>
      <w:r w:rsidRPr="004A704B">
        <w:rPr>
          <w:color w:val="000000"/>
        </w:rPr>
        <w:t xml:space="preserve">Dėl </w:t>
      </w:r>
      <w:r>
        <w:rPr>
          <w:color w:val="000000"/>
        </w:rPr>
        <w:t>pritarimo projekto „Verslo plėtrai ir kūrimui palankių sąlygų sudarymas Alyvų g. ir dalyje Pramonės g., Rietavo savivaldybėje“ parengimui ir įgyvendinimui</w:t>
      </w:r>
      <w:r w:rsidR="00A479F4">
        <w:t>.</w:t>
      </w:r>
    </w:p>
    <w:p w14:paraId="34FCDF53" w14:textId="02B4173D" w:rsidR="00A479F4" w:rsidRDefault="00B832EC" w:rsidP="00B832EC">
      <w:pPr>
        <w:pStyle w:val="Sraopastraipa"/>
        <w:numPr>
          <w:ilvl w:val="0"/>
          <w:numId w:val="33"/>
        </w:numPr>
        <w:shd w:val="solid" w:color="FFFFFF" w:fill="FFFFFF"/>
        <w:tabs>
          <w:tab w:val="left" w:pos="993"/>
          <w:tab w:val="left" w:pos="1276"/>
        </w:tabs>
        <w:ind w:left="0" w:firstLine="993"/>
        <w:contextualSpacing/>
      </w:pPr>
      <w:r>
        <w:t>Dėl gatvės geografinių charakteristikų pakeitimo</w:t>
      </w:r>
      <w:r w:rsidR="00A479F4">
        <w:t>.</w:t>
      </w:r>
    </w:p>
    <w:p w14:paraId="7B7E50EE" w14:textId="625FD482" w:rsidR="008C4CF8" w:rsidRPr="00386050" w:rsidRDefault="00B832EC" w:rsidP="00B832EC">
      <w:pPr>
        <w:pStyle w:val="Sraopastraipa"/>
        <w:numPr>
          <w:ilvl w:val="0"/>
          <w:numId w:val="33"/>
        </w:numPr>
        <w:tabs>
          <w:tab w:val="left" w:pos="709"/>
          <w:tab w:val="left" w:pos="851"/>
          <w:tab w:val="left" w:pos="993"/>
          <w:tab w:val="left" w:pos="1276"/>
        </w:tabs>
        <w:ind w:left="0" w:firstLine="993"/>
        <w:contextualSpacing/>
        <w:jc w:val="both"/>
        <w:rPr>
          <w:color w:val="FF0000"/>
        </w:rPr>
      </w:pPr>
      <w:r>
        <w:t>Dėl Rietavo savivaldybės tarybos 2023 m. balandžio 27 d. sprendimo Nr. T1-12 „Dėl atstovų delegavimo į Rietavo miesto vietos veiklos grupę“ 1.3 papunkčio pakeitimo</w:t>
      </w:r>
      <w:r w:rsidR="00D33F23" w:rsidRPr="00386050">
        <w:rPr>
          <w:color w:val="000000"/>
        </w:rPr>
        <w:t>.</w:t>
      </w:r>
    </w:p>
    <w:p w14:paraId="2ED50E8E" w14:textId="4C066259" w:rsidR="0086205A" w:rsidRPr="00386050" w:rsidRDefault="00B832EC" w:rsidP="00B832EC">
      <w:pPr>
        <w:pStyle w:val="Sraopastraipa"/>
        <w:numPr>
          <w:ilvl w:val="0"/>
          <w:numId w:val="33"/>
        </w:numPr>
        <w:shd w:val="solid" w:color="FFFFFF" w:fill="FFFFFF"/>
        <w:tabs>
          <w:tab w:val="left" w:pos="142"/>
          <w:tab w:val="left" w:pos="993"/>
          <w:tab w:val="left" w:pos="1134"/>
        </w:tabs>
        <w:ind w:left="1418" w:hanging="425"/>
        <w:rPr>
          <w:bCs/>
        </w:rPr>
      </w:pPr>
      <w:r>
        <w:t>Dėl leidimo įregistruoti buveinę</w:t>
      </w:r>
      <w:r w:rsidR="0086205A" w:rsidRPr="00386050">
        <w:rPr>
          <w:bCs/>
        </w:rPr>
        <w:t xml:space="preserve">. </w:t>
      </w:r>
    </w:p>
    <w:p w14:paraId="76BC4746" w14:textId="3B02DC05" w:rsidR="0086205A" w:rsidRDefault="00B832EC" w:rsidP="00B832EC">
      <w:pPr>
        <w:pStyle w:val="Sraopastraipa"/>
        <w:numPr>
          <w:ilvl w:val="0"/>
          <w:numId w:val="33"/>
        </w:numPr>
        <w:shd w:val="solid" w:color="FFFFFF" w:fill="FFFFFF"/>
        <w:tabs>
          <w:tab w:val="left" w:pos="709"/>
          <w:tab w:val="left" w:pos="993"/>
          <w:tab w:val="left" w:pos="1134"/>
        </w:tabs>
        <w:suppressAutoHyphens/>
        <w:ind w:left="0" w:firstLine="993"/>
        <w:contextualSpacing/>
        <w:textAlignment w:val="baseline"/>
      </w:pPr>
      <w:r w:rsidRPr="006512E6">
        <w:t xml:space="preserve">Dėl </w:t>
      </w:r>
      <w:r>
        <w:t>Rietavo savivaldybės tarybos 2011 m. gruodžio 8 d. sprendimo Nr. T1-215 „Dėl Rietavo savivaldybės administracijos seniūnijų veiklos programų sudarymo tvarkos aprašo, seniūnijų veiklos programų formos ir seniūnijų asignavimų paskirstymo kriterijų patvirtinimo“ pripažinimo netekusiu galios</w:t>
      </w:r>
      <w:r w:rsidR="0086205A">
        <w:t>.</w:t>
      </w:r>
      <w:r w:rsidR="0086205A" w:rsidRPr="00386050">
        <w:rPr>
          <w:rFonts w:ascii="Arial" w:eastAsiaTheme="minorHAnsi" w:hAnsi="Arial" w:cs="Arial"/>
          <w:color w:val="333333"/>
          <w:sz w:val="20"/>
          <w:shd w:val="clear" w:color="auto" w:fill="FFFFFF"/>
        </w:rPr>
        <w:t xml:space="preserve"> </w:t>
      </w:r>
    </w:p>
    <w:p w14:paraId="0C66F97A" w14:textId="61744C77" w:rsidR="00A479F4" w:rsidRDefault="00B832EC" w:rsidP="00386050">
      <w:pPr>
        <w:tabs>
          <w:tab w:val="left" w:pos="0"/>
        </w:tabs>
        <w:ind w:firstLine="0"/>
        <w:contextualSpacing/>
        <w:jc w:val="left"/>
      </w:pPr>
      <w:bookmarkStart w:id="3" w:name="_Hlk184633484"/>
      <w:r>
        <w:t>Dėl Rietavo savivaldybės 2024–2026 metų strateginio veiklos plano patikslinimo</w:t>
      </w:r>
      <w:bookmarkEnd w:id="3"/>
      <w:r w:rsidR="002D7DD9">
        <w:t>.</w:t>
      </w:r>
    </w:p>
    <w:p w14:paraId="48351E00" w14:textId="5713BBD3" w:rsidR="001C64C4" w:rsidRDefault="001C64C4" w:rsidP="00B832EC">
      <w:pPr>
        <w:pStyle w:val="Sraopastraipa"/>
        <w:numPr>
          <w:ilvl w:val="0"/>
          <w:numId w:val="33"/>
        </w:numPr>
        <w:shd w:val="solid" w:color="FFFFFF" w:fill="FFFFFF"/>
        <w:tabs>
          <w:tab w:val="left" w:pos="993"/>
          <w:tab w:val="left" w:pos="1134"/>
        </w:tabs>
        <w:contextualSpacing/>
        <w:jc w:val="both"/>
        <w:rPr>
          <w:bCs/>
        </w:rPr>
      </w:pPr>
      <w:bookmarkStart w:id="4" w:name="_Hlk180414897"/>
      <w:r w:rsidRPr="00A65A76">
        <w:rPr>
          <w:bCs/>
        </w:rPr>
        <w:t xml:space="preserve">Dėl </w:t>
      </w:r>
      <w:bookmarkEnd w:id="4"/>
      <w:r w:rsidRPr="00A65A76">
        <w:rPr>
          <w:bCs/>
        </w:rPr>
        <w:t xml:space="preserve">patikėjimo teise valdomo kitos paskirties žemės sklypo (kadastro Nr. </w:t>
      </w:r>
      <w:r>
        <w:rPr>
          <w:bCs/>
        </w:rPr>
        <w:t xml:space="preserve">    </w:t>
      </w:r>
    </w:p>
    <w:p w14:paraId="6AB5C9F4" w14:textId="3E644356" w:rsidR="00162B5C" w:rsidRPr="001C64C4" w:rsidRDefault="001C64C4" w:rsidP="001C64C4">
      <w:pPr>
        <w:pStyle w:val="Sraopastraipa"/>
        <w:shd w:val="solid" w:color="FFFFFF" w:fill="FFFFFF"/>
        <w:ind w:left="0"/>
        <w:jc w:val="both"/>
        <w:rPr>
          <w:bCs/>
        </w:rPr>
      </w:pPr>
      <w:r>
        <w:rPr>
          <w:bCs/>
        </w:rPr>
        <w:t>6</w:t>
      </w:r>
      <w:r w:rsidRPr="00A65A76">
        <w:rPr>
          <w:bCs/>
        </w:rPr>
        <w:t>857/0003:191), esančio Dariaus ir Girėno g. 18 A, Rietave, teikimo parduoti aukcione.</w:t>
      </w:r>
    </w:p>
    <w:p w14:paraId="10C20156" w14:textId="14908248" w:rsidR="00A479F4" w:rsidRDefault="00B832EC" w:rsidP="00B832EC">
      <w:pPr>
        <w:pStyle w:val="Sraopastraipa"/>
        <w:numPr>
          <w:ilvl w:val="0"/>
          <w:numId w:val="33"/>
        </w:numPr>
        <w:shd w:val="solid" w:color="FFFFFF" w:fill="FFFFFF"/>
        <w:tabs>
          <w:tab w:val="left" w:pos="993"/>
          <w:tab w:val="left" w:pos="1134"/>
          <w:tab w:val="left" w:pos="1418"/>
        </w:tabs>
        <w:ind w:left="0" w:firstLine="993"/>
        <w:contextualSpacing/>
        <w:jc w:val="both"/>
      </w:pPr>
      <w:r w:rsidRPr="001B4612">
        <w:t>Dėl Rietavo savivaldybės tarybos 2024 m. vasario 8 d. sprendimo Nr. T1-9 „Dėl Rietavo savivaldybės 2024 metų biudžeto patvirtinimo“ pakeitimo</w:t>
      </w:r>
      <w:r w:rsidR="00A479F4">
        <w:t>.</w:t>
      </w:r>
    </w:p>
    <w:p w14:paraId="367C6CD8" w14:textId="469BFBCD" w:rsidR="004C3046" w:rsidRDefault="004C3046" w:rsidP="00B832EC">
      <w:pPr>
        <w:pStyle w:val="Sraopastraipa"/>
        <w:numPr>
          <w:ilvl w:val="0"/>
          <w:numId w:val="33"/>
        </w:numPr>
        <w:ind w:left="1418" w:hanging="425"/>
        <w:contextualSpacing/>
      </w:pPr>
      <w:r>
        <w:t>Savivaldybės mero informacija.</w:t>
      </w:r>
    </w:p>
    <w:p w14:paraId="5E6860FA" w14:textId="77777777" w:rsidR="004C3046" w:rsidRDefault="004C3046" w:rsidP="00B832EC">
      <w:pPr>
        <w:pStyle w:val="Sraopastraipa"/>
        <w:numPr>
          <w:ilvl w:val="0"/>
          <w:numId w:val="33"/>
        </w:numPr>
        <w:ind w:left="1276" w:hanging="283"/>
        <w:contextualSpacing/>
      </w:pPr>
      <w:r>
        <w:t>Tarybos narių siūlymai, paklausimai, pastabos.</w:t>
      </w:r>
    </w:p>
    <w:p w14:paraId="6E1E32AF" w14:textId="77777777" w:rsidR="00B832EC" w:rsidRDefault="00B832EC" w:rsidP="007F4A82">
      <w:pPr>
        <w:ind w:firstLine="0"/>
        <w:jc w:val="left"/>
      </w:pPr>
    </w:p>
    <w:p w14:paraId="5527B1AD" w14:textId="77777777" w:rsidR="006B10A9" w:rsidRDefault="00F2227B" w:rsidP="006B10A9">
      <w:pPr>
        <w:ind w:firstLine="0"/>
        <w:jc w:val="left"/>
        <w:rPr>
          <w:b/>
          <w:bCs/>
          <w:i/>
          <w:iCs/>
        </w:rPr>
      </w:pPr>
      <w:r w:rsidRPr="00495DA2">
        <w:t xml:space="preserve">        </w:t>
      </w:r>
      <w:r w:rsidR="00744D8A" w:rsidRPr="00495DA2">
        <w:t xml:space="preserve">       </w:t>
      </w:r>
      <w:r w:rsidR="00744D8A" w:rsidRPr="006B10A9">
        <w:t>P</w:t>
      </w:r>
      <w:r w:rsidRPr="006B10A9">
        <w:t>osėdžio įrašas</w:t>
      </w:r>
      <w:r w:rsidRPr="00B832EC">
        <w:rPr>
          <w:b/>
          <w:bCs/>
          <w:i/>
          <w:iCs/>
        </w:rPr>
        <w:t xml:space="preserve"> </w:t>
      </w:r>
      <w:hyperlink r:id="rId13" w:history="1">
        <w:r w:rsidR="006B10A9" w:rsidRPr="008F0BFC">
          <w:rPr>
            <w:rStyle w:val="Hipersaitas"/>
          </w:rPr>
          <w:t>https://www.youtube.com/watch?v=qOw9ELNN2b8</w:t>
        </w:r>
      </w:hyperlink>
      <w:r w:rsidR="004E1C95">
        <w:t>.</w:t>
      </w:r>
      <w:r w:rsidR="006B10A9">
        <w:t xml:space="preserve"> </w:t>
      </w:r>
      <w:r w:rsidR="004E1C95">
        <w:t xml:space="preserve"> </w:t>
      </w:r>
      <w:r w:rsidR="00495DA2" w:rsidRPr="001C64C4">
        <w:rPr>
          <w:b/>
          <w:bCs/>
          <w:i/>
          <w:iCs/>
        </w:rPr>
        <w:t xml:space="preserve"> </w:t>
      </w:r>
      <w:r w:rsidR="006B10A9">
        <w:rPr>
          <w:b/>
          <w:bCs/>
          <w:i/>
          <w:iCs/>
        </w:rPr>
        <w:t xml:space="preserve"> </w:t>
      </w:r>
      <w:r w:rsidR="003C6F56" w:rsidRPr="001C64C4">
        <w:rPr>
          <w:b/>
          <w:bCs/>
          <w:i/>
          <w:iCs/>
        </w:rPr>
        <w:t xml:space="preserve"> </w:t>
      </w:r>
      <w:r w:rsidR="00AB7204" w:rsidRPr="001C64C4">
        <w:rPr>
          <w:b/>
          <w:bCs/>
          <w:i/>
          <w:iCs/>
        </w:rPr>
        <w:t xml:space="preserve"> </w:t>
      </w:r>
      <w:r w:rsidR="003C6F56" w:rsidRPr="001C64C4">
        <w:rPr>
          <w:b/>
          <w:bCs/>
          <w:i/>
          <w:iCs/>
        </w:rPr>
        <w:t xml:space="preserve"> </w:t>
      </w:r>
      <w:r w:rsidR="00495DA2" w:rsidRPr="001C64C4">
        <w:rPr>
          <w:b/>
          <w:bCs/>
          <w:i/>
          <w:iCs/>
        </w:rPr>
        <w:t xml:space="preserve"> </w:t>
      </w:r>
    </w:p>
    <w:p w14:paraId="74246556" w14:textId="77777777" w:rsidR="006B10A9" w:rsidRDefault="006B10A9" w:rsidP="006B10A9">
      <w:pPr>
        <w:ind w:firstLine="0"/>
        <w:jc w:val="left"/>
        <w:rPr>
          <w:b/>
          <w:bCs/>
          <w:i/>
          <w:iCs/>
        </w:rPr>
      </w:pPr>
    </w:p>
    <w:p w14:paraId="00363675" w14:textId="02894045" w:rsidR="005F482E" w:rsidRPr="00B832EC" w:rsidRDefault="006B10A9" w:rsidP="006B10A9">
      <w:pPr>
        <w:jc w:val="left"/>
        <w:rPr>
          <w:i/>
          <w:iCs/>
        </w:rPr>
      </w:pPr>
      <w:r>
        <w:rPr>
          <w:b/>
          <w:bCs/>
          <w:i/>
          <w:iCs/>
        </w:rPr>
        <w:t xml:space="preserve">  </w:t>
      </w:r>
      <w:r w:rsidR="00B832EC">
        <w:rPr>
          <w:b/>
          <w:bCs/>
          <w:i/>
          <w:iCs/>
        </w:rPr>
        <w:t xml:space="preserve"> </w:t>
      </w:r>
      <w:r w:rsidR="00B832EC" w:rsidRPr="00B832EC">
        <w:t xml:space="preserve">Tarybos narius artėjančių švenčių proga pasveikino </w:t>
      </w:r>
      <w:r w:rsidRPr="00B832EC">
        <w:t>Savivaldybės meras Antanas Černeckis</w:t>
      </w:r>
      <w:r>
        <w:t>,</w:t>
      </w:r>
      <w:r w:rsidRPr="006B10A9">
        <w:t xml:space="preserve"> </w:t>
      </w:r>
      <w:r w:rsidRPr="006B10A9">
        <w:t>Rietavo Šv. arkangelo Mykolo parapij</w:t>
      </w:r>
      <w:r>
        <w:t xml:space="preserve">os klebonas Narsutis Petrikas, </w:t>
      </w:r>
      <w:r w:rsidRPr="006B10A9">
        <w:t>Tverų Švč. Mergelės Marijos Apsilankymo parapij</w:t>
      </w:r>
      <w:r>
        <w:t xml:space="preserve">os klebonas Aivaras </w:t>
      </w:r>
      <w:proofErr w:type="spellStart"/>
      <w:r>
        <w:t>Pudžiuvelis</w:t>
      </w:r>
      <w:proofErr w:type="spellEnd"/>
      <w:r>
        <w:t xml:space="preserve">, </w:t>
      </w:r>
      <w:r w:rsidR="00B832EC" w:rsidRPr="00B832EC">
        <w:t>Rietavo Mykolo Kleopo Oginskio meno mokyklos bendruomenė,</w:t>
      </w:r>
      <w:r>
        <w:t xml:space="preserve"> „Veiklus Rietavas“ direktorius Justas Kirstukas</w:t>
      </w:r>
      <w:r w:rsidR="00B832EC" w:rsidRPr="00B832EC">
        <w:t>.</w:t>
      </w:r>
      <w:r w:rsidR="003C6F56" w:rsidRPr="00B832EC">
        <w:rPr>
          <w:i/>
          <w:iCs/>
        </w:rPr>
        <w:t xml:space="preserve"> </w:t>
      </w:r>
    </w:p>
    <w:p w14:paraId="1B3E830D" w14:textId="77777777" w:rsidR="00744D8A" w:rsidRDefault="00744D8A" w:rsidP="007F4A82">
      <w:pPr>
        <w:ind w:firstLine="0"/>
        <w:jc w:val="left"/>
      </w:pPr>
    </w:p>
    <w:p w14:paraId="42B07A1C" w14:textId="36DE980C" w:rsidR="004C3046" w:rsidRDefault="00AE0641" w:rsidP="00744D8A">
      <w:pPr>
        <w:pStyle w:val="Sraopastraipa"/>
        <w:numPr>
          <w:ilvl w:val="0"/>
          <w:numId w:val="11"/>
        </w:numPr>
        <w:tabs>
          <w:tab w:val="left" w:pos="1134"/>
        </w:tabs>
        <w:ind w:left="0" w:firstLine="900"/>
      </w:pPr>
      <w:r>
        <w:t xml:space="preserve">SVARSTYTA. </w:t>
      </w:r>
      <w:r w:rsidR="00A479F4">
        <w:t xml:space="preserve">Rietavo savivaldybės septintojo šaukimo tarybos </w:t>
      </w:r>
      <w:r w:rsidR="001D2ABA">
        <w:t>1</w:t>
      </w:r>
      <w:r w:rsidR="00B832EC">
        <w:t>8</w:t>
      </w:r>
      <w:r w:rsidR="00A479F4">
        <w:t xml:space="preserve"> posėdžio darbotvarkės patvirtinimas</w:t>
      </w:r>
      <w:r w:rsidR="004C3046">
        <w:t>.</w:t>
      </w:r>
    </w:p>
    <w:p w14:paraId="4A61301F" w14:textId="555FBE35" w:rsidR="006A08E7" w:rsidRDefault="004C3046" w:rsidP="00495DA2">
      <w:pPr>
        <w:pStyle w:val="Pagrindiniotekstotrauka2"/>
        <w:tabs>
          <w:tab w:val="left" w:pos="1276"/>
          <w:tab w:val="center" w:pos="5548"/>
        </w:tabs>
        <w:ind w:firstLine="0"/>
        <w:jc w:val="left"/>
      </w:pPr>
      <w:r>
        <w:t xml:space="preserve">    </w:t>
      </w:r>
      <w:r w:rsidR="007A44E1">
        <w:t xml:space="preserve">        </w:t>
      </w:r>
      <w:r w:rsidR="003700F3">
        <w:t xml:space="preserve"> </w:t>
      </w:r>
      <w:r w:rsidR="009B6862">
        <w:t xml:space="preserve"> </w:t>
      </w:r>
      <w:r w:rsidR="00F2227B">
        <w:t xml:space="preserve"> </w:t>
      </w:r>
      <w:r w:rsidR="00A479F4">
        <w:t>Savivaldybės meras Antanas Černeckis</w:t>
      </w:r>
      <w:r w:rsidR="00495DA2">
        <w:t xml:space="preserve"> informavo, kad </w:t>
      </w:r>
      <w:r w:rsidR="00B832EC">
        <w:t>posėdžiui pateikta 15</w:t>
      </w:r>
      <w:r w:rsidR="00495DA2">
        <w:t xml:space="preserve"> klausim</w:t>
      </w:r>
      <w:r w:rsidR="00B832EC">
        <w:t>ų</w:t>
      </w:r>
      <w:r w:rsidR="00495DA2">
        <w:t xml:space="preserve">. </w:t>
      </w:r>
      <w:r w:rsidR="009B6862">
        <w:t xml:space="preserve"> </w:t>
      </w:r>
      <w:r w:rsidR="00495DA2">
        <w:t>P</w:t>
      </w:r>
      <w:r w:rsidR="009B6862">
        <w:t>akvietė balsuoti už posėdžio darbotvark</w:t>
      </w:r>
      <w:r w:rsidR="00495DA2">
        <w:t>ę</w:t>
      </w:r>
      <w:r w:rsidR="009B6862">
        <w:t>.</w:t>
      </w:r>
      <w:r w:rsidR="00821928">
        <w:t xml:space="preserve">     </w:t>
      </w:r>
    </w:p>
    <w:p w14:paraId="61D42D43" w14:textId="194F6ADF" w:rsidR="00821928" w:rsidRPr="006B10A9" w:rsidRDefault="006A08E7" w:rsidP="002B0B91">
      <w:pPr>
        <w:tabs>
          <w:tab w:val="left" w:pos="1202"/>
          <w:tab w:val="left" w:pos="1293"/>
        </w:tabs>
        <w:overflowPunct w:val="0"/>
        <w:autoSpaceDE w:val="0"/>
        <w:autoSpaceDN w:val="0"/>
        <w:adjustRightInd w:val="0"/>
        <w:ind w:firstLine="540"/>
      </w:pPr>
      <w:r w:rsidRPr="001C64C4">
        <w:rPr>
          <w:b/>
          <w:bCs/>
          <w:i/>
          <w:iCs/>
        </w:rPr>
        <w:t xml:space="preserve">     </w:t>
      </w:r>
      <w:r w:rsidR="00821928" w:rsidRPr="001C64C4">
        <w:rPr>
          <w:b/>
          <w:bCs/>
          <w:i/>
          <w:iCs/>
        </w:rPr>
        <w:t xml:space="preserve"> </w:t>
      </w:r>
      <w:r w:rsidR="00821928" w:rsidRPr="006B10A9">
        <w:t>Balsuota už posėdžio darbotvarkę – 1</w:t>
      </w:r>
      <w:r w:rsidR="003C6F56" w:rsidRPr="006B10A9">
        <w:t>7</w:t>
      </w:r>
      <w:r w:rsidR="00821928" w:rsidRPr="006B10A9">
        <w:t xml:space="preserve"> už</w:t>
      </w:r>
      <w:r w:rsidR="002B0B91" w:rsidRPr="006B10A9">
        <w:t>.</w:t>
      </w:r>
    </w:p>
    <w:p w14:paraId="2FD6B5B9" w14:textId="78F2D9DF" w:rsidR="00821928" w:rsidRPr="006B10A9" w:rsidRDefault="00821928" w:rsidP="00821928">
      <w:r w:rsidRPr="006B10A9">
        <w:t xml:space="preserve">   NUSPRĘSTA. Patvirtinti posėdžio darbotvarkę.</w:t>
      </w:r>
    </w:p>
    <w:p w14:paraId="34C6FD43" w14:textId="50EEB427" w:rsidR="00495DA2" w:rsidRDefault="00495DA2" w:rsidP="00821928">
      <w:r>
        <w:t xml:space="preserve"> </w:t>
      </w:r>
    </w:p>
    <w:p w14:paraId="18A7EC1D" w14:textId="1ACDD90C" w:rsidR="003A51DD" w:rsidRPr="001C64C4" w:rsidRDefault="003A51DD" w:rsidP="00AB7204">
      <w:pPr>
        <w:pStyle w:val="Pagrindiniotekstotrauka2"/>
        <w:numPr>
          <w:ilvl w:val="0"/>
          <w:numId w:val="11"/>
        </w:numPr>
        <w:tabs>
          <w:tab w:val="left" w:pos="1134"/>
          <w:tab w:val="left" w:pos="1276"/>
          <w:tab w:val="center" w:pos="5548"/>
        </w:tabs>
        <w:ind w:left="0" w:firstLine="900"/>
        <w:jc w:val="left"/>
      </w:pPr>
      <w:r w:rsidRPr="001C64C4">
        <w:t xml:space="preserve">SVARSTYTA. </w:t>
      </w:r>
      <w:r w:rsidR="00B832EC" w:rsidRPr="00AF2EB9">
        <w:rPr>
          <w:color w:val="000000"/>
          <w:szCs w:val="24"/>
        </w:rPr>
        <w:t>Rietavo savivaldybei nuosavybės teise priklausančio turto perdavim</w:t>
      </w:r>
      <w:r w:rsidR="00B832EC">
        <w:rPr>
          <w:color w:val="000000"/>
          <w:szCs w:val="24"/>
        </w:rPr>
        <w:t>as</w:t>
      </w:r>
      <w:r w:rsidR="00B832EC" w:rsidRPr="00AF2EB9">
        <w:rPr>
          <w:color w:val="000000"/>
          <w:szCs w:val="24"/>
        </w:rPr>
        <w:t xml:space="preserve"> valdyti, naudoti ir disponuoti juo patikėjimo teise Rietavo Lauryno Ivinskio gimnazijai</w:t>
      </w:r>
      <w:r w:rsidR="00AE0641" w:rsidRPr="001C64C4">
        <w:rPr>
          <w:color w:val="000000"/>
        </w:rPr>
        <w:t>.</w:t>
      </w:r>
    </w:p>
    <w:p w14:paraId="0155914A" w14:textId="66FFA5B4" w:rsidR="0033479F" w:rsidRDefault="0033479F" w:rsidP="0033479F">
      <w:pPr>
        <w:tabs>
          <w:tab w:val="left" w:pos="851"/>
          <w:tab w:val="left" w:pos="993"/>
        </w:tabs>
        <w:ind w:firstLine="709"/>
      </w:pPr>
      <w:r>
        <w:rPr>
          <w:color w:val="000000"/>
          <w:szCs w:val="24"/>
        </w:rPr>
        <w:t xml:space="preserve">   </w:t>
      </w:r>
      <w:r w:rsidRPr="00AF2EB9">
        <w:rPr>
          <w:color w:val="000000"/>
          <w:szCs w:val="24"/>
        </w:rPr>
        <w:t>Švietimo, kultūros ir sporto komiteto pirmininkas Saulius Jonušas</w:t>
      </w:r>
      <w:r>
        <w:rPr>
          <w:color w:val="000000"/>
          <w:szCs w:val="24"/>
        </w:rPr>
        <w:t xml:space="preserve"> teikė sprendimo projektą – perduoti Rietavo savivaldybei nuosavybės teise priklausantį, Rietavo savivaldybės  administracijos patikėjimo teise valdomą turtą, kurio bendra vertė – 19 125,00 Eur, Rietavo Lauryno Ivinskio gimnazijai valdyti, naudoti ir disponuoti juo patikėjimo teise (sąrašas pridedamas).</w:t>
      </w:r>
    </w:p>
    <w:p w14:paraId="7EA0076A" w14:textId="4ABE1DF9" w:rsidR="001C64C4" w:rsidRPr="006B10A9" w:rsidRDefault="0033479F" w:rsidP="006B10A9">
      <w:pPr>
        <w:tabs>
          <w:tab w:val="left" w:pos="851"/>
          <w:tab w:val="left" w:pos="993"/>
        </w:tabs>
        <w:ind w:firstLine="709"/>
      </w:pPr>
      <w:r>
        <w:rPr>
          <w:szCs w:val="24"/>
        </w:rPr>
        <w:t xml:space="preserve">   Įgalioti Rietavo savivaldybės administracijos direktorių Vytautą </w:t>
      </w:r>
      <w:proofErr w:type="spellStart"/>
      <w:r>
        <w:rPr>
          <w:szCs w:val="24"/>
        </w:rPr>
        <w:t>Dičiūną</w:t>
      </w:r>
      <w:proofErr w:type="spellEnd"/>
      <w:r>
        <w:rPr>
          <w:szCs w:val="24"/>
        </w:rPr>
        <w:t xml:space="preserve"> pasirašyti šio sprendimo 1 punkte nurodyto turto perdavimo–priėmimo aktą.</w:t>
      </w:r>
    </w:p>
    <w:p w14:paraId="5C4961F2" w14:textId="35A9FC70" w:rsidR="001C64C4" w:rsidRPr="006B10A9" w:rsidRDefault="001C64C4" w:rsidP="001C64C4">
      <w:pPr>
        <w:tabs>
          <w:tab w:val="left" w:pos="993"/>
        </w:tabs>
        <w:contextualSpacing/>
      </w:pPr>
      <w:r w:rsidRPr="0033479F">
        <w:rPr>
          <w:b/>
          <w:bCs/>
          <w:i/>
          <w:iCs/>
        </w:rPr>
        <w:t xml:space="preserve">   </w:t>
      </w:r>
      <w:r w:rsidRPr="006B10A9">
        <w:t>Balsuota už pateiktą sprendimo projektą – 1</w:t>
      </w:r>
      <w:r w:rsidR="006B10A9" w:rsidRPr="006B10A9">
        <w:t>7</w:t>
      </w:r>
      <w:r w:rsidRPr="006B10A9">
        <w:t xml:space="preserve"> už.</w:t>
      </w:r>
    </w:p>
    <w:p w14:paraId="063F653F" w14:textId="77777777" w:rsidR="001C64C4" w:rsidRPr="006B10A9" w:rsidRDefault="001C64C4" w:rsidP="001C64C4">
      <w:pPr>
        <w:pStyle w:val="Pagrindiniotekstotrauka2"/>
        <w:tabs>
          <w:tab w:val="left" w:pos="1276"/>
          <w:tab w:val="center" w:pos="1418"/>
        </w:tabs>
        <w:ind w:firstLine="540"/>
      </w:pPr>
      <w:r w:rsidRPr="006B10A9">
        <w:t xml:space="preserve">      NUSPRĘSTA. Priimti sprendimą (pridedama).</w:t>
      </w:r>
    </w:p>
    <w:p w14:paraId="463E49CB" w14:textId="4D6A35D5" w:rsidR="006E1D75" w:rsidRPr="0033479F" w:rsidRDefault="00556A3B" w:rsidP="00495DA2">
      <w:pPr>
        <w:widowControl w:val="0"/>
        <w:tabs>
          <w:tab w:val="left" w:pos="993"/>
        </w:tabs>
        <w:suppressAutoHyphens/>
        <w:contextualSpacing/>
        <w:rPr>
          <w:b/>
          <w:bCs/>
          <w:i/>
          <w:iCs/>
          <w:szCs w:val="24"/>
          <w:lang w:eastAsia="lt-LT"/>
        </w:rPr>
      </w:pPr>
      <w:r w:rsidRPr="0033479F">
        <w:rPr>
          <w:b/>
          <w:bCs/>
          <w:i/>
          <w:iCs/>
        </w:rPr>
        <w:t xml:space="preserve">         </w:t>
      </w:r>
      <w:r w:rsidR="00821928" w:rsidRPr="0033479F">
        <w:rPr>
          <w:b/>
          <w:bCs/>
          <w:i/>
          <w:iCs/>
        </w:rPr>
        <w:t xml:space="preserve"> </w:t>
      </w:r>
    </w:p>
    <w:p w14:paraId="5FAEF153" w14:textId="133E7A3A" w:rsidR="009831E8" w:rsidRPr="001C64C4" w:rsidRDefault="009831E8" w:rsidP="005C3E67">
      <w:pPr>
        <w:pStyle w:val="Sraopastraipa"/>
        <w:numPr>
          <w:ilvl w:val="0"/>
          <w:numId w:val="11"/>
        </w:numPr>
        <w:shd w:val="solid" w:color="FFFFFF" w:fill="FFFFFF"/>
        <w:tabs>
          <w:tab w:val="left" w:pos="993"/>
          <w:tab w:val="left" w:pos="1134"/>
        </w:tabs>
        <w:ind w:left="0" w:firstLine="900"/>
        <w:contextualSpacing/>
        <w:rPr>
          <w:color w:val="000000"/>
        </w:rPr>
      </w:pPr>
      <w:r w:rsidRPr="00D73DBE">
        <w:t xml:space="preserve">SVARSTYTA. </w:t>
      </w:r>
      <w:r w:rsidR="0033479F">
        <w:t>S</w:t>
      </w:r>
      <w:r w:rsidR="0033479F" w:rsidRPr="00B832EC">
        <w:rPr>
          <w:bCs/>
        </w:rPr>
        <w:t>utikim</w:t>
      </w:r>
      <w:r w:rsidR="0033479F">
        <w:rPr>
          <w:bCs/>
        </w:rPr>
        <w:t>as</w:t>
      </w:r>
      <w:r w:rsidR="0033479F" w:rsidRPr="00B832EC">
        <w:rPr>
          <w:bCs/>
        </w:rPr>
        <w:t xml:space="preserve"> perimti ilgalaikį materialųjį turtą Rietavo savivaldybės nuosavybėn ir jo perdavimo valdyti, naudoti ir disponuoti juo patikėjimo teise</w:t>
      </w:r>
      <w:r w:rsidRPr="001C64C4">
        <w:rPr>
          <w:color w:val="000000"/>
        </w:rPr>
        <w:t>.</w:t>
      </w:r>
    </w:p>
    <w:p w14:paraId="3016D701" w14:textId="025A9B67" w:rsidR="0033479F" w:rsidRPr="00590B64" w:rsidRDefault="003D6B60" w:rsidP="0033479F">
      <w:pPr>
        <w:pStyle w:val="Betarp"/>
        <w:ind w:firstLine="709"/>
        <w:rPr>
          <w:szCs w:val="24"/>
        </w:rPr>
      </w:pPr>
      <w:r>
        <w:rPr>
          <w:szCs w:val="24"/>
        </w:rPr>
        <w:t xml:space="preserve">   </w:t>
      </w:r>
      <w:r w:rsidR="0033479F" w:rsidRPr="003A1249">
        <w:rPr>
          <w:color w:val="000000"/>
          <w:szCs w:val="24"/>
        </w:rPr>
        <w:t>Švietimo, kultūros ir sporto komiteto pirmininkas Saulius Jonušas</w:t>
      </w:r>
      <w:r w:rsidR="0033479F">
        <w:t xml:space="preserve"> </w:t>
      </w:r>
      <w:r w:rsidR="00D73DBE">
        <w:t>teikė sprendimo projektą</w:t>
      </w:r>
      <w:r w:rsidR="00556A3B">
        <w:t xml:space="preserve"> – </w:t>
      </w:r>
      <w:r w:rsidR="0033479F">
        <w:t>s</w:t>
      </w:r>
      <w:r w:rsidR="0033479F">
        <w:rPr>
          <w:szCs w:val="24"/>
        </w:rPr>
        <w:t>utikti p</w:t>
      </w:r>
      <w:r w:rsidR="0033479F" w:rsidRPr="00590B64">
        <w:rPr>
          <w:szCs w:val="24"/>
        </w:rPr>
        <w:t xml:space="preserve">erimti Rietavo savivaldybės nuosavybėn savivaldybių savarankiškosioms funkcijoms įgyvendinti valstybei nuosavybės teise priklausantį ir šiuo metu Nacionalinės švietimo agentūros patikėjimo teise valdomą ilgalaikį materialųjį turtą </w:t>
      </w:r>
      <w:r w:rsidR="0033479F">
        <w:rPr>
          <w:szCs w:val="24"/>
        </w:rPr>
        <w:t>(priedas pridedamas).</w:t>
      </w:r>
    </w:p>
    <w:p w14:paraId="7742FC7B" w14:textId="1D731066" w:rsidR="0033479F" w:rsidRPr="00713257" w:rsidRDefault="0033479F" w:rsidP="0033479F">
      <w:pPr>
        <w:pStyle w:val="Betarp"/>
        <w:rPr>
          <w:szCs w:val="24"/>
        </w:rPr>
      </w:pPr>
      <w:r>
        <w:rPr>
          <w:szCs w:val="24"/>
        </w:rPr>
        <w:t xml:space="preserve">    </w:t>
      </w:r>
      <w:r w:rsidRPr="00713257">
        <w:rPr>
          <w:szCs w:val="24"/>
        </w:rPr>
        <w:t>Priėmus Lietuvos Respublikos Vyriausybės nutarimą ir perėmus šio sprendimo 1 punkte nurodytą turtą Rietavo savivaldybės nuosavybėn, perduoti jį Rietavo Lauryno Ivinskio gimnazijai valdyti, naudoti ir disponuoti juo patikėjimo teise, naudojant turtą gerinti švietimo paslaugų kokybę, aprūpinant efektyviai veikiančias bendrojo ugdymo mokyklas laboratorine įranga, priemonėmis ir kompiuterine įranga.</w:t>
      </w:r>
    </w:p>
    <w:p w14:paraId="5FDCE096" w14:textId="291F12D5" w:rsidR="0033479F" w:rsidRPr="00713257" w:rsidRDefault="0033479F" w:rsidP="0033479F">
      <w:pPr>
        <w:pStyle w:val="Betarp"/>
        <w:rPr>
          <w:szCs w:val="24"/>
        </w:rPr>
      </w:pPr>
      <w:r>
        <w:rPr>
          <w:szCs w:val="24"/>
        </w:rPr>
        <w:t xml:space="preserve">     </w:t>
      </w:r>
      <w:r w:rsidRPr="00713257">
        <w:rPr>
          <w:szCs w:val="24"/>
        </w:rPr>
        <w:t xml:space="preserve">Įgalioti Rietavo savivaldybės administracijos direktorių Vytautą </w:t>
      </w:r>
      <w:proofErr w:type="spellStart"/>
      <w:r w:rsidRPr="00713257">
        <w:rPr>
          <w:szCs w:val="24"/>
        </w:rPr>
        <w:t>Dičiūną</w:t>
      </w:r>
      <w:proofErr w:type="spellEnd"/>
      <w:r w:rsidRPr="00713257">
        <w:rPr>
          <w:szCs w:val="24"/>
        </w:rPr>
        <w:t xml:space="preserve"> savivaldybės vardu pasirašyti sprendimo 1 punkte nurodyto turto perdavimo</w:t>
      </w:r>
      <w:r>
        <w:rPr>
          <w:szCs w:val="24"/>
        </w:rPr>
        <w:t>–</w:t>
      </w:r>
      <w:r w:rsidRPr="00713257">
        <w:rPr>
          <w:szCs w:val="24"/>
        </w:rPr>
        <w:t>priėmimo aktą.</w:t>
      </w:r>
    </w:p>
    <w:p w14:paraId="5167EEE1" w14:textId="167F86BF" w:rsidR="00495DA2" w:rsidRPr="006B10A9" w:rsidRDefault="006B10A9" w:rsidP="001C64C4">
      <w:pPr>
        <w:tabs>
          <w:tab w:val="left" w:pos="993"/>
        </w:tabs>
      </w:pPr>
      <w:r>
        <w:t xml:space="preserve"> </w:t>
      </w:r>
      <w:r w:rsidR="00495DA2">
        <w:t xml:space="preserve">   </w:t>
      </w:r>
      <w:r w:rsidR="004E1C95" w:rsidRPr="006B10A9">
        <w:t xml:space="preserve">Klausimą teikė Tarybos narys </w:t>
      </w:r>
      <w:r w:rsidRPr="006B10A9">
        <w:t>Edmundas Žilevičius</w:t>
      </w:r>
      <w:r w:rsidR="004E1C95" w:rsidRPr="006B10A9">
        <w:t>.</w:t>
      </w:r>
    </w:p>
    <w:p w14:paraId="051BC8D8" w14:textId="6EB09876" w:rsidR="003D6B60" w:rsidRPr="006B10A9" w:rsidRDefault="006B10A9" w:rsidP="009A59C6">
      <w:pPr>
        <w:ind w:firstLine="709"/>
      </w:pPr>
      <w:r w:rsidRPr="006B10A9">
        <w:t xml:space="preserve"> </w:t>
      </w:r>
      <w:r w:rsidR="009A59C6" w:rsidRPr="006B10A9">
        <w:t xml:space="preserve">   </w:t>
      </w:r>
      <w:r w:rsidR="003D6B60" w:rsidRPr="006B10A9">
        <w:t>Balsuota už sprendimo projektą – 1</w:t>
      </w:r>
      <w:r w:rsidR="003C6F56" w:rsidRPr="006B10A9">
        <w:t>7</w:t>
      </w:r>
      <w:r w:rsidR="003D6B60" w:rsidRPr="006B10A9">
        <w:t xml:space="preserve"> už.</w:t>
      </w:r>
    </w:p>
    <w:p w14:paraId="15F4AA83" w14:textId="761BA176" w:rsidR="003D6B60" w:rsidRPr="006B10A9" w:rsidRDefault="003D6B60" w:rsidP="003D6B60">
      <w:r w:rsidRPr="006B10A9">
        <w:t xml:space="preserve">  </w:t>
      </w:r>
      <w:r w:rsidR="006B10A9">
        <w:t xml:space="preserve"> </w:t>
      </w:r>
      <w:r w:rsidRPr="006B10A9">
        <w:t xml:space="preserve"> NUSPRĘSTA. Priimti sprendimą (pridedama).</w:t>
      </w:r>
    </w:p>
    <w:p w14:paraId="38A2E42E" w14:textId="77777777" w:rsidR="009831E8" w:rsidRPr="006B10A9" w:rsidRDefault="009831E8" w:rsidP="003D6B60">
      <w:pPr>
        <w:ind w:firstLine="0"/>
      </w:pPr>
    </w:p>
    <w:p w14:paraId="2942BDA1" w14:textId="08544CB6" w:rsidR="003A51DD" w:rsidRDefault="009831E8" w:rsidP="003A51DD">
      <w:pPr>
        <w:jc w:val="left"/>
      </w:pPr>
      <w:r>
        <w:t xml:space="preserve">   </w:t>
      </w:r>
      <w:r w:rsidR="003D6B60">
        <w:t xml:space="preserve"> 4</w:t>
      </w:r>
      <w:r>
        <w:t xml:space="preserve">. </w:t>
      </w:r>
      <w:r w:rsidR="0036057B" w:rsidRPr="001C64C4">
        <w:t xml:space="preserve">SVARSTYTA. </w:t>
      </w:r>
      <w:r w:rsidR="0033479F">
        <w:rPr>
          <w:color w:val="000000"/>
          <w:szCs w:val="24"/>
        </w:rPr>
        <w:t>Vienkartinių, tikslinių, periodinių, sąlyginių pašalpų skyrimo iš Rietavo savivaldybės biudžeto tvarkos aprašo, patvirtinto Rietavo savivaldybės tarybos 2019 m. balandžio 25 d. sprendimu Nr. T1-24 „Dėl Vienkartinių, tikslinių, periodinių, sąlyginių pašalpų skyrimo iš Rietavo savivaldybės biudžeto tvarkos aprašo patvirtinimo“, 13 punkto pakeitimo ir 15.9 papunkčio pripažinimas netekusiu galios</w:t>
      </w:r>
      <w:r w:rsidR="003A51DD" w:rsidRPr="001C64C4">
        <w:t>.</w:t>
      </w:r>
    </w:p>
    <w:p w14:paraId="46482E0C" w14:textId="58C9CD66" w:rsidR="0033479F" w:rsidRPr="0033479F" w:rsidRDefault="0033479F" w:rsidP="0033479F">
      <w:pPr>
        <w:tabs>
          <w:tab w:val="left" w:pos="993"/>
          <w:tab w:val="left" w:pos="1560"/>
        </w:tabs>
        <w:contextualSpacing/>
        <w:rPr>
          <w:bCs/>
          <w:color w:val="44546A" w:themeColor="text2"/>
        </w:rPr>
      </w:pPr>
      <w:r>
        <w:rPr>
          <w:color w:val="000000"/>
          <w:szCs w:val="24"/>
        </w:rPr>
        <w:t xml:space="preserve">     </w:t>
      </w:r>
      <w:r w:rsidRPr="0033479F">
        <w:rPr>
          <w:color w:val="000000"/>
          <w:szCs w:val="24"/>
        </w:rPr>
        <w:t>Sveikatos ir socialinės paramos komiteto pirmininkas Egidijus Gricius</w:t>
      </w:r>
      <w:r w:rsidR="001C64C4" w:rsidRPr="0033479F">
        <w:rPr>
          <w:color w:val="000000"/>
          <w:szCs w:val="24"/>
        </w:rPr>
        <w:t xml:space="preserve"> teikė sprendimo projektą – </w:t>
      </w:r>
      <w:r>
        <w:rPr>
          <w:color w:val="000000"/>
          <w:szCs w:val="24"/>
        </w:rPr>
        <w:t>p</w:t>
      </w:r>
      <w:r w:rsidRPr="0033479F">
        <w:rPr>
          <w:bCs/>
        </w:rPr>
        <w:t>akeisti Vienkartinių, tikslinių, periodinių, sąlyginių pašalpų skyrimo iš Rietavo savivaldybės biudžeto tvarkos aprašo, patvirtinto Rietavo savivaldybės tarybos 2019 m. balandžio 25 d. sprendimu Nr. T1-24 „Dėl vienkartinių, tikslinių, periodinių, sąlyginių pašalpų skyrimo iš Rietavo savivaldybės biudžeto tvarkos aprašo patvirtinimo“, 13 punktą ir jį išdėstyti taip:</w:t>
      </w:r>
    </w:p>
    <w:p w14:paraId="5A1B4D23" w14:textId="77777777" w:rsidR="0033479F" w:rsidRDefault="0033479F" w:rsidP="0033479F">
      <w:pPr>
        <w:pStyle w:val="Sraopastraipa"/>
        <w:tabs>
          <w:tab w:val="left" w:pos="993"/>
          <w:tab w:val="left" w:pos="1560"/>
        </w:tabs>
        <w:ind w:left="0" w:firstLine="709"/>
        <w:jc w:val="both"/>
        <w:rPr>
          <w:bCs/>
        </w:rPr>
      </w:pPr>
      <w:r>
        <w:rPr>
          <w:bCs/>
        </w:rPr>
        <w:lastRenderedPageBreak/>
        <w:t>„13. Buities ir gyvenimo sąlygų patikrinimo aktas, kurio forma patvirtinta Lietuvos Respublikos socialinės apsaugos ir darbo ministro (toliau – BTA), yra vienas iš dokumentų teisei į vienkartinę, tikslinę, periodinę, sąlyginę pašalpą nustatyti. BTA nepildomas tais atvejais, kai nevertinamos asmens (šeimos) pajamos.“</w:t>
      </w:r>
    </w:p>
    <w:p w14:paraId="646B1C31" w14:textId="77777777" w:rsidR="0033479F" w:rsidRDefault="0033479F" w:rsidP="0033479F">
      <w:pPr>
        <w:tabs>
          <w:tab w:val="left" w:pos="709"/>
          <w:tab w:val="left" w:pos="993"/>
        </w:tabs>
        <w:contextualSpacing/>
        <w:rPr>
          <w:bCs/>
        </w:rPr>
      </w:pPr>
      <w:r w:rsidRPr="0033479F">
        <w:rPr>
          <w:bCs/>
        </w:rPr>
        <w:t>Pripažinti netekusiu galios Vienkartinių, tikslinių, periodinių, sąlyginių pašalpų skyrimo iš Rietavo savivaldybės biudžeto tvarkos aprašo, patvirtinto Rietavo savivaldybės tarybos 2019 m. balandžio 25 d. sprendimu Nr. T1-24 „Dėl vienkartinių, tikslinių, periodinių, sąlyginių pašalpų skyrimo iš Rietavo savivaldybės biudžeto tvarkos aprašo patvirtinimo“, 15.9 papunktį.</w:t>
      </w:r>
    </w:p>
    <w:p w14:paraId="79150D42" w14:textId="7C2573E4" w:rsidR="001C64C4" w:rsidRPr="006B10A9" w:rsidRDefault="0008263F" w:rsidP="0033479F">
      <w:pPr>
        <w:ind w:firstLine="709"/>
      </w:pPr>
      <w:r>
        <w:t xml:space="preserve">   </w:t>
      </w:r>
      <w:r w:rsidR="001C64C4" w:rsidRPr="006B10A9">
        <w:t>Balsuota už sprendimo projektą – 17 už.</w:t>
      </w:r>
    </w:p>
    <w:p w14:paraId="37AA9B62" w14:textId="7C00F140" w:rsidR="001C64C4" w:rsidRPr="0033479F" w:rsidRDefault="001C64C4" w:rsidP="001C64C4">
      <w:pPr>
        <w:rPr>
          <w:b/>
          <w:bCs/>
          <w:i/>
          <w:iCs/>
        </w:rPr>
      </w:pPr>
      <w:r w:rsidRPr="006B10A9">
        <w:t xml:space="preserve"> </w:t>
      </w:r>
      <w:r w:rsidR="004E1C95" w:rsidRPr="006B10A9">
        <w:t xml:space="preserve"> </w:t>
      </w:r>
      <w:r w:rsidRPr="006B10A9">
        <w:t xml:space="preserve"> NUSPRĘSTA. Priimti sprendimą (pridedama).</w:t>
      </w:r>
    </w:p>
    <w:p w14:paraId="58CF923A" w14:textId="2717C290" w:rsidR="0036057B" w:rsidRPr="0008263F" w:rsidRDefault="0008263F" w:rsidP="001C64C4">
      <w:pPr>
        <w:ind w:firstLine="709"/>
        <w:rPr>
          <w:rFonts w:ascii="TimesNewRomanPSMT" w:hAnsi="TimesNewRomanPSMT" w:cs="TimesNewRomanPSMT"/>
          <w:szCs w:val="24"/>
          <w:lang w:eastAsia="lt-LT"/>
        </w:rPr>
      </w:pPr>
      <w:r>
        <w:t xml:space="preserve">                            </w:t>
      </w:r>
    </w:p>
    <w:p w14:paraId="2E29A578" w14:textId="7AB8F8E6" w:rsidR="00A74157" w:rsidRDefault="009D203E" w:rsidP="00D8661B">
      <w:pPr>
        <w:pStyle w:val="Sraopastraipa"/>
        <w:numPr>
          <w:ilvl w:val="0"/>
          <w:numId w:val="13"/>
        </w:numPr>
        <w:shd w:val="solid" w:color="FFFFFF" w:fill="FFFFFF"/>
        <w:tabs>
          <w:tab w:val="left" w:pos="993"/>
          <w:tab w:val="left" w:pos="1134"/>
        </w:tabs>
        <w:ind w:left="0" w:firstLine="900"/>
        <w:contextualSpacing/>
      </w:pPr>
      <w:r>
        <w:t>SVARSTYTA.</w:t>
      </w:r>
      <w:r w:rsidR="00FA7841">
        <w:t xml:space="preserve"> </w:t>
      </w:r>
      <w:r w:rsidR="0033479F" w:rsidRPr="007A08C1">
        <w:t>Rietavo savivaldybės nuosavybėn Savivaldybės apskaitoje registruoto ir valdomo arba faktiškai valdomo valstybės turto perėmim</w:t>
      </w:r>
      <w:r w:rsidR="001C64C4">
        <w:rPr>
          <w:bCs/>
        </w:rPr>
        <w:t>as</w:t>
      </w:r>
      <w:r w:rsidR="006F0779">
        <w:t>.</w:t>
      </w:r>
    </w:p>
    <w:p w14:paraId="7202BAF8" w14:textId="11183CEB" w:rsidR="0033479F" w:rsidRPr="0033479F" w:rsidRDefault="0033479F" w:rsidP="0033479F">
      <w:pPr>
        <w:tabs>
          <w:tab w:val="left" w:pos="993"/>
        </w:tabs>
        <w:contextualSpacing/>
        <w:rPr>
          <w:color w:val="000000"/>
        </w:rPr>
      </w:pPr>
      <w:r>
        <w:rPr>
          <w:szCs w:val="24"/>
        </w:rPr>
        <w:t xml:space="preserve">   Ūkio plėtros ir ekologijos komiteto pirmininkas Albinas Maslauskas</w:t>
      </w:r>
      <w:r w:rsidR="00104C3A" w:rsidRPr="0033479F">
        <w:rPr>
          <w:bCs/>
        </w:rPr>
        <w:t xml:space="preserve"> </w:t>
      </w:r>
      <w:r w:rsidR="00935452" w:rsidRPr="0033479F">
        <w:rPr>
          <w:bCs/>
        </w:rPr>
        <w:t>teikė sprendimo projektą</w:t>
      </w:r>
      <w:r w:rsidR="00935452">
        <w:t xml:space="preserve"> </w:t>
      </w:r>
      <w:bookmarkStart w:id="5" w:name="_Hlk77081629"/>
      <w:r w:rsidR="003D6B60" w:rsidRPr="0033479F">
        <w:rPr>
          <w:bCs/>
        </w:rPr>
        <w:t xml:space="preserve">– </w:t>
      </w:r>
      <w:bookmarkEnd w:id="5"/>
      <w:r>
        <w:rPr>
          <w:bCs/>
        </w:rPr>
        <w:t>p</w:t>
      </w:r>
      <w:r>
        <w:t xml:space="preserve">erimti Rietavo savivaldybės nuosavybėn savivaldybės </w:t>
      </w:r>
      <w:r w:rsidRPr="0033479F">
        <w:rPr>
          <w:color w:val="000000"/>
        </w:rPr>
        <w:t>apskaitoje registruotą ir valdomą arba faktiškai valdomą valstybės turtą (priedas pridedamas).</w:t>
      </w:r>
    </w:p>
    <w:p w14:paraId="6DCBBA7F" w14:textId="0A981DB7" w:rsidR="0033479F" w:rsidRDefault="0033479F" w:rsidP="0033479F">
      <w:r>
        <w:t xml:space="preserve">   Pavesti Savivaldybės administracijos direktoriui Vytautui </w:t>
      </w:r>
      <w:proofErr w:type="spellStart"/>
      <w:r>
        <w:t>Dičiūnui</w:t>
      </w:r>
      <w:proofErr w:type="spellEnd"/>
      <w:r>
        <w:t xml:space="preserve"> įregistruoti 1 punkte nurodytus nekilnojamuosius daiktus – inžinerinius statinius valstybės įmonės Registrų centro Nekilnojamojo turto registre.</w:t>
      </w:r>
    </w:p>
    <w:p w14:paraId="3BBE8476" w14:textId="4E17AE6A" w:rsidR="0033479F" w:rsidRDefault="0033479F" w:rsidP="0033479F">
      <w:r>
        <w:t xml:space="preserve">    Perduoti teisės aktų nustatyta tvarka valstybės įmonės Registrų centro Nekilnojamojo turto registre įregistruotą šio sprendimo 1 punkte nurodytą turtą Savivaldybės administracijai valdyti, naudoti ir disponuoti juo patikėjimo teise.</w:t>
      </w:r>
    </w:p>
    <w:p w14:paraId="2DAA8C78" w14:textId="26458C96" w:rsidR="00F02D29" w:rsidRPr="006B10A9" w:rsidRDefault="00556A3B" w:rsidP="004E1C95">
      <w:pPr>
        <w:tabs>
          <w:tab w:val="left" w:pos="1418"/>
          <w:tab w:val="left" w:pos="1560"/>
        </w:tabs>
        <w:ind w:firstLine="709"/>
      </w:pPr>
      <w:r w:rsidRPr="0033479F">
        <w:rPr>
          <w:b/>
          <w:bCs/>
          <w:i/>
          <w:iCs/>
        </w:rPr>
        <w:t xml:space="preserve"> </w:t>
      </w:r>
      <w:r w:rsidR="00495DA2" w:rsidRPr="0033479F">
        <w:rPr>
          <w:b/>
          <w:bCs/>
          <w:i/>
          <w:iCs/>
        </w:rPr>
        <w:t xml:space="preserve">  </w:t>
      </w:r>
      <w:r w:rsidR="00453EDF" w:rsidRPr="0033479F">
        <w:rPr>
          <w:b/>
          <w:bCs/>
          <w:i/>
          <w:iCs/>
        </w:rPr>
        <w:t xml:space="preserve"> </w:t>
      </w:r>
      <w:r w:rsidR="00F02D29" w:rsidRPr="006B10A9">
        <w:t>Balsuota už</w:t>
      </w:r>
      <w:r w:rsidR="00877F61" w:rsidRPr="006B10A9">
        <w:t xml:space="preserve"> pateiktą sprendimo projektą – 1</w:t>
      </w:r>
      <w:r w:rsidR="004E1C95" w:rsidRPr="006B10A9">
        <w:t>7</w:t>
      </w:r>
      <w:r w:rsidR="00D253EB" w:rsidRPr="006B10A9">
        <w:t xml:space="preserve"> už</w:t>
      </w:r>
      <w:r w:rsidR="00F02D29" w:rsidRPr="006B10A9">
        <w:t>.</w:t>
      </w:r>
    </w:p>
    <w:p w14:paraId="02DBAF0A" w14:textId="7F07F4EE" w:rsidR="00F02D29" w:rsidRPr="006B10A9" w:rsidRDefault="00DB22E1" w:rsidP="00316485">
      <w:pPr>
        <w:pStyle w:val="Pagrindiniotekstotrauka"/>
        <w:tabs>
          <w:tab w:val="left" w:pos="1247"/>
        </w:tabs>
        <w:ind w:firstLine="0"/>
      </w:pPr>
      <w:r w:rsidRPr="006B10A9">
        <w:t xml:space="preserve">             </w:t>
      </w:r>
      <w:r w:rsidR="00CB7945" w:rsidRPr="006B10A9">
        <w:t xml:space="preserve"> </w:t>
      </w:r>
      <w:r w:rsidR="00547019" w:rsidRPr="006B10A9">
        <w:t xml:space="preserve"> </w:t>
      </w:r>
      <w:r w:rsidR="004E1C95" w:rsidRPr="006B10A9">
        <w:t xml:space="preserve"> </w:t>
      </w:r>
      <w:r w:rsidR="00F02D29" w:rsidRPr="006B10A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1CA3CD03" w14:textId="03CAD4A6" w:rsidR="004B23A9" w:rsidRPr="003251DF" w:rsidRDefault="00F02D29" w:rsidP="00DB4AFF">
      <w:pPr>
        <w:pStyle w:val="Sraopastraipa"/>
        <w:numPr>
          <w:ilvl w:val="0"/>
          <w:numId w:val="13"/>
        </w:numPr>
        <w:shd w:val="solid" w:color="FFFFFF" w:fill="FFFFFF"/>
        <w:tabs>
          <w:tab w:val="left" w:pos="709"/>
          <w:tab w:val="left" w:pos="993"/>
          <w:tab w:val="left" w:pos="1134"/>
          <w:tab w:val="left" w:pos="1276"/>
        </w:tabs>
        <w:ind w:left="0" w:firstLine="851"/>
        <w:contextualSpacing/>
        <w:rPr>
          <w:color w:val="000000"/>
        </w:rPr>
      </w:pPr>
      <w:r>
        <w:t>SVARSTYTA.</w:t>
      </w:r>
      <w:r w:rsidR="00877F61">
        <w:t xml:space="preserve"> </w:t>
      </w:r>
      <w:r w:rsidR="0033479F" w:rsidRPr="007F0241">
        <w:t>Rietavo savivaldybės vietinės reikšmės kelių ir gatvių sąrašo patvirtinim</w:t>
      </w:r>
      <w:r w:rsidR="0033479F">
        <w:t>as</w:t>
      </w:r>
      <w:r w:rsidR="00723ADD">
        <w:t>.</w:t>
      </w:r>
    </w:p>
    <w:p w14:paraId="0964167C" w14:textId="7CBFC988" w:rsidR="0033479F" w:rsidRPr="007F79A5" w:rsidRDefault="00556A3B" w:rsidP="0033479F">
      <w:pPr>
        <w:rPr>
          <w:szCs w:val="24"/>
        </w:rPr>
      </w:pPr>
      <w:r>
        <w:rPr>
          <w:color w:val="000000"/>
        </w:rPr>
        <w:t xml:space="preserve">  </w:t>
      </w:r>
      <w:r w:rsidR="0033479F">
        <w:rPr>
          <w:szCs w:val="24"/>
        </w:rPr>
        <w:t>Ūkio plėtros ir ekologijos komiteto pirmininkas Albinas Maslauskas</w:t>
      </w:r>
      <w:r w:rsidR="0033479F">
        <w:t xml:space="preserve"> </w:t>
      </w:r>
      <w:r w:rsidR="00287EE5">
        <w:t xml:space="preserve">teikė sprendimo projektą – </w:t>
      </w:r>
      <w:r w:rsidR="0033479F">
        <w:t>p</w:t>
      </w:r>
      <w:r w:rsidR="0033479F" w:rsidRPr="007F79A5">
        <w:rPr>
          <w:szCs w:val="24"/>
        </w:rPr>
        <w:t>atvirtinti Rietavo savivaldybės vietinės reikšmės kelių ir gatvių sąrašą (pridedama).</w:t>
      </w:r>
    </w:p>
    <w:p w14:paraId="5FBF3E94" w14:textId="77BB23A0" w:rsidR="0033479F" w:rsidRDefault="0033479F" w:rsidP="0033479F">
      <w:pPr>
        <w:rPr>
          <w:szCs w:val="24"/>
        </w:rPr>
      </w:pPr>
      <w:r>
        <w:rPr>
          <w:szCs w:val="24"/>
        </w:rPr>
        <w:t xml:space="preserve">  </w:t>
      </w:r>
      <w:r w:rsidRPr="007F79A5">
        <w:rPr>
          <w:szCs w:val="24"/>
        </w:rPr>
        <w:t>Pripažinti netekusi</w:t>
      </w:r>
      <w:r>
        <w:rPr>
          <w:szCs w:val="24"/>
        </w:rPr>
        <w:t>u</w:t>
      </w:r>
      <w:r w:rsidRPr="007F79A5">
        <w:rPr>
          <w:szCs w:val="24"/>
        </w:rPr>
        <w:t xml:space="preserve"> galios</w:t>
      </w:r>
      <w:r>
        <w:rPr>
          <w:szCs w:val="24"/>
        </w:rPr>
        <w:t xml:space="preserve"> </w:t>
      </w:r>
      <w:r w:rsidRPr="007F79A5">
        <w:rPr>
          <w:szCs w:val="24"/>
        </w:rPr>
        <w:t>Rietavo savivaldybės tarybos 20</w:t>
      </w:r>
      <w:r>
        <w:rPr>
          <w:szCs w:val="24"/>
        </w:rPr>
        <w:t>23</w:t>
      </w:r>
      <w:r w:rsidRPr="007F79A5">
        <w:rPr>
          <w:szCs w:val="24"/>
        </w:rPr>
        <w:t xml:space="preserve"> m. </w:t>
      </w:r>
      <w:r>
        <w:rPr>
          <w:szCs w:val="24"/>
        </w:rPr>
        <w:t>gruodžio</w:t>
      </w:r>
      <w:r w:rsidRPr="007F79A5">
        <w:rPr>
          <w:szCs w:val="24"/>
        </w:rPr>
        <w:t xml:space="preserve"> </w:t>
      </w:r>
      <w:r>
        <w:rPr>
          <w:szCs w:val="24"/>
        </w:rPr>
        <w:t>21</w:t>
      </w:r>
      <w:r w:rsidRPr="007F79A5">
        <w:rPr>
          <w:szCs w:val="24"/>
        </w:rPr>
        <w:t xml:space="preserve"> d. sprendimą Nr. T1-</w:t>
      </w:r>
      <w:r>
        <w:rPr>
          <w:szCs w:val="24"/>
        </w:rPr>
        <w:t>122</w:t>
      </w:r>
      <w:r w:rsidRPr="007F79A5">
        <w:rPr>
          <w:szCs w:val="24"/>
        </w:rPr>
        <w:t xml:space="preserve"> „Dėl Rietavo savivaldybės vietinės reikšmės kelių ir gatvių sąrašo patvirtinimo“.</w:t>
      </w:r>
    </w:p>
    <w:p w14:paraId="6441D76C" w14:textId="46D0A20F" w:rsidR="00D43B05" w:rsidRPr="006B10A9" w:rsidRDefault="002C3D41" w:rsidP="0033479F">
      <w:pPr>
        <w:ind w:firstLine="709"/>
      </w:pPr>
      <w:r w:rsidRPr="007A23C0">
        <w:rPr>
          <w:b/>
          <w:bCs/>
          <w:i/>
          <w:iCs/>
        </w:rPr>
        <w:t xml:space="preserve">   </w:t>
      </w:r>
      <w:r w:rsidR="00D43B05" w:rsidRPr="006B10A9">
        <w:t>Balsuota už pateiktą sprendimo projektą – 1</w:t>
      </w:r>
      <w:r w:rsidR="003C6F56" w:rsidRPr="006B10A9">
        <w:t>7</w:t>
      </w:r>
      <w:r w:rsidR="00D43B05" w:rsidRPr="006B10A9">
        <w:t xml:space="preserve"> už.</w:t>
      </w:r>
    </w:p>
    <w:p w14:paraId="4CF233A8" w14:textId="73336718" w:rsidR="00D43B05" w:rsidRPr="006B10A9" w:rsidRDefault="00D43B05" w:rsidP="00D43B05">
      <w:pPr>
        <w:pStyle w:val="Pagrindiniotekstotrauka2"/>
        <w:tabs>
          <w:tab w:val="left" w:pos="1276"/>
          <w:tab w:val="center" w:pos="1418"/>
        </w:tabs>
        <w:ind w:firstLine="540"/>
      </w:pPr>
      <w:r w:rsidRPr="006B10A9">
        <w:t xml:space="preserve">   </w:t>
      </w:r>
      <w:r w:rsidR="006B26D3" w:rsidRPr="006B10A9">
        <w:t xml:space="preserve">   </w:t>
      </w:r>
      <w:r w:rsidRPr="006B10A9">
        <w:t>NUSPRĘSTA. Priimti sprendimą (pridedama).</w:t>
      </w:r>
    </w:p>
    <w:p w14:paraId="02B4A3AE" w14:textId="77777777" w:rsidR="00EC1D45" w:rsidRDefault="00EC1D45" w:rsidP="00EC1D45">
      <w:pPr>
        <w:ind w:firstLine="0"/>
        <w:rPr>
          <w:color w:val="000000"/>
        </w:rPr>
      </w:pPr>
    </w:p>
    <w:p w14:paraId="61CB0213" w14:textId="4C120703" w:rsidR="000476FF" w:rsidRPr="00AE0641" w:rsidRDefault="000476FF" w:rsidP="00104C3A">
      <w:pPr>
        <w:pStyle w:val="Sraopastraipa"/>
        <w:numPr>
          <w:ilvl w:val="0"/>
          <w:numId w:val="13"/>
        </w:numPr>
        <w:shd w:val="solid" w:color="FFFFFF" w:fill="FFFFFF"/>
        <w:tabs>
          <w:tab w:val="left" w:pos="993"/>
          <w:tab w:val="left" w:pos="1134"/>
        </w:tabs>
        <w:ind w:left="0" w:firstLine="900"/>
        <w:contextualSpacing/>
      </w:pPr>
      <w:r w:rsidRPr="00AE0641">
        <w:t xml:space="preserve">SVARSTYTA. </w:t>
      </w:r>
      <w:r w:rsidR="0033479F">
        <w:t>P</w:t>
      </w:r>
      <w:r w:rsidR="0033479F">
        <w:rPr>
          <w:color w:val="000000"/>
        </w:rPr>
        <w:t>ritarimas projekto „Verslo plėtrai ir kūrimui palankių sąlygų sudarymas Alyvų g. ir dalyje Pramonės g., Rietavo savivaldybėje“ parengimui ir įgyvendinimui</w:t>
      </w:r>
      <w:r w:rsidRPr="00AE0641">
        <w:t>.</w:t>
      </w:r>
    </w:p>
    <w:p w14:paraId="4A21A448" w14:textId="16ED2452" w:rsidR="007A23C0" w:rsidRPr="007F79A5" w:rsidRDefault="008C3C51" w:rsidP="007A23C0">
      <w:pPr>
        <w:rPr>
          <w:szCs w:val="24"/>
        </w:rPr>
      </w:pPr>
      <w:r>
        <w:rPr>
          <w:bCs/>
        </w:rPr>
        <w:t xml:space="preserve">   </w:t>
      </w:r>
      <w:r w:rsidR="00104C3A">
        <w:rPr>
          <w:bCs/>
        </w:rPr>
        <w:t xml:space="preserve"> </w:t>
      </w:r>
      <w:r w:rsidR="007A23C0">
        <w:rPr>
          <w:szCs w:val="24"/>
        </w:rPr>
        <w:t>Ūkio plėtros ir ekologijos komiteto pirmininkas Albinas Maslauskas</w:t>
      </w:r>
      <w:r w:rsidR="00104C3A" w:rsidRPr="003D6B60">
        <w:rPr>
          <w:bCs/>
        </w:rPr>
        <w:t xml:space="preserve"> </w:t>
      </w:r>
      <w:r w:rsidR="00AE0641" w:rsidRPr="003D6B60">
        <w:rPr>
          <w:bCs/>
        </w:rPr>
        <w:t xml:space="preserve">teikė sprendimo projektą – </w:t>
      </w:r>
      <w:r w:rsidR="007A23C0">
        <w:rPr>
          <w:bCs/>
        </w:rPr>
        <w:t>p</w:t>
      </w:r>
      <w:r w:rsidR="007A23C0" w:rsidRPr="007F79A5">
        <w:rPr>
          <w:szCs w:val="24"/>
        </w:rPr>
        <w:t>atvirtinti Rietavo savivaldybės vietinės reikšmės kelių ir gatvių sąrašą (pridedama).</w:t>
      </w:r>
    </w:p>
    <w:p w14:paraId="07A84D6E" w14:textId="47D86587" w:rsidR="007A23C0" w:rsidRDefault="007A23C0" w:rsidP="007A23C0">
      <w:pPr>
        <w:rPr>
          <w:szCs w:val="24"/>
        </w:rPr>
      </w:pPr>
      <w:r>
        <w:rPr>
          <w:szCs w:val="24"/>
        </w:rPr>
        <w:t xml:space="preserve">    </w:t>
      </w:r>
      <w:r w:rsidRPr="007F79A5">
        <w:rPr>
          <w:szCs w:val="24"/>
        </w:rPr>
        <w:t>Pripažinti netekusi</w:t>
      </w:r>
      <w:r>
        <w:rPr>
          <w:szCs w:val="24"/>
        </w:rPr>
        <w:t>u</w:t>
      </w:r>
      <w:r w:rsidRPr="007F79A5">
        <w:rPr>
          <w:szCs w:val="24"/>
        </w:rPr>
        <w:t xml:space="preserve"> galios</w:t>
      </w:r>
      <w:r>
        <w:rPr>
          <w:szCs w:val="24"/>
        </w:rPr>
        <w:t xml:space="preserve"> </w:t>
      </w:r>
      <w:r w:rsidRPr="007F79A5">
        <w:rPr>
          <w:szCs w:val="24"/>
        </w:rPr>
        <w:t>Rietavo savivaldybės tarybos 20</w:t>
      </w:r>
      <w:r>
        <w:rPr>
          <w:szCs w:val="24"/>
        </w:rPr>
        <w:t>23</w:t>
      </w:r>
      <w:r w:rsidRPr="007F79A5">
        <w:rPr>
          <w:szCs w:val="24"/>
        </w:rPr>
        <w:t xml:space="preserve"> m. </w:t>
      </w:r>
      <w:r>
        <w:rPr>
          <w:szCs w:val="24"/>
        </w:rPr>
        <w:t>gruodžio</w:t>
      </w:r>
      <w:r w:rsidRPr="007F79A5">
        <w:rPr>
          <w:szCs w:val="24"/>
        </w:rPr>
        <w:t xml:space="preserve"> </w:t>
      </w:r>
      <w:r>
        <w:rPr>
          <w:szCs w:val="24"/>
        </w:rPr>
        <w:t>21</w:t>
      </w:r>
      <w:r w:rsidRPr="007F79A5">
        <w:rPr>
          <w:szCs w:val="24"/>
        </w:rPr>
        <w:t xml:space="preserve"> d. sprendimą Nr. T1-</w:t>
      </w:r>
      <w:r>
        <w:rPr>
          <w:szCs w:val="24"/>
        </w:rPr>
        <w:t>122</w:t>
      </w:r>
      <w:r w:rsidRPr="007F79A5">
        <w:rPr>
          <w:szCs w:val="24"/>
        </w:rPr>
        <w:t xml:space="preserve"> „Dėl Rietavo savivaldybės vietinės reikšmės kelių ir gatvių sąrašo patvirtinimo“.</w:t>
      </w:r>
    </w:p>
    <w:p w14:paraId="63953870" w14:textId="35D9E121" w:rsidR="007A23C0" w:rsidRPr="007F79A5" w:rsidRDefault="006B10A9" w:rsidP="007A23C0">
      <w:pPr>
        <w:rPr>
          <w:szCs w:val="24"/>
        </w:rPr>
      </w:pPr>
      <w:r>
        <w:rPr>
          <w:szCs w:val="24"/>
        </w:rPr>
        <w:t xml:space="preserve">     Klausimus teikė Tarybos nariai </w:t>
      </w:r>
      <w:proofErr w:type="spellStart"/>
      <w:r>
        <w:rPr>
          <w:szCs w:val="24"/>
        </w:rPr>
        <w:t>Edmunas</w:t>
      </w:r>
      <w:proofErr w:type="spellEnd"/>
      <w:r>
        <w:rPr>
          <w:szCs w:val="24"/>
        </w:rPr>
        <w:t xml:space="preserve"> Žilevičius ir Alfredas Mockus.</w:t>
      </w:r>
    </w:p>
    <w:p w14:paraId="51B9BCD9" w14:textId="66CE65A6" w:rsidR="003C6F56" w:rsidRPr="006B10A9" w:rsidRDefault="001E052E" w:rsidP="007A23C0">
      <w:pPr>
        <w:tabs>
          <w:tab w:val="left" w:pos="851"/>
        </w:tabs>
        <w:ind w:firstLine="709"/>
      </w:pPr>
      <w:r>
        <w:t xml:space="preserve">   </w:t>
      </w:r>
      <w:r w:rsidR="006B10A9">
        <w:t xml:space="preserve"> </w:t>
      </w:r>
      <w:r w:rsidR="00104C3A">
        <w:t xml:space="preserve"> </w:t>
      </w:r>
      <w:r w:rsidR="003C6F56" w:rsidRPr="006B10A9">
        <w:t>Balsuota už pateiktą sprendimo projektą – 17 už.</w:t>
      </w:r>
    </w:p>
    <w:p w14:paraId="5D8EAD71" w14:textId="171E732A" w:rsidR="003C6F56" w:rsidRPr="006B10A9" w:rsidRDefault="003C6F56" w:rsidP="003C6F56">
      <w:pPr>
        <w:pStyle w:val="Pagrindiniotekstotrauka"/>
        <w:tabs>
          <w:tab w:val="left" w:pos="1247"/>
        </w:tabs>
        <w:ind w:firstLine="0"/>
      </w:pPr>
      <w:r w:rsidRPr="006B10A9">
        <w:t xml:space="preserve">               </w:t>
      </w:r>
      <w:r w:rsidR="006B10A9">
        <w:t xml:space="preserve"> </w:t>
      </w:r>
      <w:r w:rsidRPr="006B10A9">
        <w:t xml:space="preserve"> NUSPRĘSTA. Priimti sprendimą (pridedama).</w:t>
      </w:r>
    </w:p>
    <w:p w14:paraId="3E784D08" w14:textId="45A0B55F" w:rsidR="00AE0641" w:rsidRPr="002C3D41" w:rsidRDefault="00AE0641" w:rsidP="003C6F56">
      <w:pPr>
        <w:rPr>
          <w:b/>
          <w:i/>
          <w:iCs/>
        </w:rPr>
      </w:pPr>
    </w:p>
    <w:p w14:paraId="3DEE4D8C" w14:textId="2C05DAEE" w:rsidR="00457663" w:rsidRDefault="000476FF" w:rsidP="00FF32EF">
      <w:pPr>
        <w:pStyle w:val="Sraopastraipa"/>
        <w:numPr>
          <w:ilvl w:val="0"/>
          <w:numId w:val="13"/>
        </w:numPr>
        <w:shd w:val="solid" w:color="FFFFFF" w:fill="FFFFFF"/>
        <w:tabs>
          <w:tab w:val="left" w:pos="993"/>
          <w:tab w:val="left" w:pos="1134"/>
          <w:tab w:val="left" w:pos="1276"/>
        </w:tabs>
        <w:ind w:left="0" w:firstLine="993"/>
        <w:contextualSpacing/>
      </w:pPr>
      <w:r>
        <w:t xml:space="preserve">SVARSTYTA. </w:t>
      </w:r>
      <w:r w:rsidR="00FF32EF">
        <w:t>Gatvės geografinių charakteristikų pakeitim</w:t>
      </w:r>
      <w:r w:rsidR="00C01EC3" w:rsidRPr="00744546">
        <w:rPr>
          <w:color w:val="000000"/>
        </w:rPr>
        <w:t>as</w:t>
      </w:r>
      <w:r w:rsidR="00457663">
        <w:t>.</w:t>
      </w:r>
    </w:p>
    <w:p w14:paraId="27F1112F" w14:textId="77777777" w:rsidR="00FF32EF" w:rsidRDefault="00367075" w:rsidP="00FF32EF">
      <w:pPr>
        <w:rPr>
          <w:szCs w:val="24"/>
        </w:rPr>
      </w:pPr>
      <w:r>
        <w:rPr>
          <w:szCs w:val="24"/>
        </w:rPr>
        <w:t xml:space="preserve">     </w:t>
      </w:r>
      <w:r w:rsidR="00FF32EF">
        <w:rPr>
          <w:szCs w:val="24"/>
        </w:rPr>
        <w:t>Ūkio plėtros ir ekologijos komiteto pirmininkas Albinas Maslauskas</w:t>
      </w:r>
      <w:r w:rsidR="00104C3A" w:rsidRPr="00367075">
        <w:rPr>
          <w:bCs/>
          <w:szCs w:val="24"/>
        </w:rPr>
        <w:t xml:space="preserve"> </w:t>
      </w:r>
      <w:r w:rsidR="00457663" w:rsidRPr="00367075">
        <w:rPr>
          <w:bCs/>
          <w:szCs w:val="24"/>
        </w:rPr>
        <w:t>teikė sprendimo projektą</w:t>
      </w:r>
      <w:r w:rsidR="00457663" w:rsidRPr="00457663">
        <w:t xml:space="preserve"> – </w:t>
      </w:r>
      <w:r w:rsidR="00FF32EF">
        <w:t>p</w:t>
      </w:r>
      <w:r w:rsidR="00FF32EF" w:rsidRPr="00DB72CA">
        <w:rPr>
          <w:szCs w:val="24"/>
        </w:rPr>
        <w:t xml:space="preserve">akeisti </w:t>
      </w:r>
      <w:bookmarkStart w:id="6" w:name="_Hlk116631737"/>
      <w:r w:rsidR="00FF32EF" w:rsidRPr="00DB72CA">
        <w:rPr>
          <w:szCs w:val="24"/>
        </w:rPr>
        <w:t>Rietavo sav., Rietavo m., Šaltinių gatvės geografines charakteristikas</w:t>
      </w:r>
      <w:bookmarkEnd w:id="6"/>
      <w:r w:rsidR="00FF32EF">
        <w:rPr>
          <w:szCs w:val="24"/>
        </w:rPr>
        <w:t>.</w:t>
      </w:r>
    </w:p>
    <w:p w14:paraId="0D633CEC" w14:textId="4DAC1DFD" w:rsidR="002E7C6D" w:rsidRPr="00573812" w:rsidRDefault="00367075" w:rsidP="00573812">
      <w:pPr>
        <w:rPr>
          <w:szCs w:val="24"/>
        </w:rPr>
      </w:pPr>
      <w:r w:rsidRPr="00FF32EF">
        <w:rPr>
          <w:b/>
          <w:bCs/>
          <w:i/>
          <w:iCs/>
          <w:szCs w:val="24"/>
        </w:rPr>
        <w:t xml:space="preserve">   </w:t>
      </w:r>
      <w:r w:rsidR="001E052E" w:rsidRPr="00FF32EF">
        <w:rPr>
          <w:b/>
          <w:bCs/>
          <w:i/>
          <w:iCs/>
          <w:szCs w:val="24"/>
        </w:rPr>
        <w:t xml:space="preserve"> </w:t>
      </w:r>
      <w:r w:rsidR="00A7135E" w:rsidRPr="00FF32EF">
        <w:rPr>
          <w:b/>
          <w:bCs/>
          <w:i/>
          <w:iCs/>
          <w:color w:val="000000"/>
          <w:szCs w:val="24"/>
          <w:lang w:eastAsia="lt-LT"/>
        </w:rPr>
        <w:t xml:space="preserve"> </w:t>
      </w:r>
      <w:r w:rsidR="002E7C6D" w:rsidRPr="00573812">
        <w:rPr>
          <w:szCs w:val="24"/>
        </w:rPr>
        <w:t>Balsuota už pateiktą sprendimo projektą – 1</w:t>
      </w:r>
      <w:r w:rsidR="004E1C95" w:rsidRPr="00573812">
        <w:rPr>
          <w:szCs w:val="24"/>
        </w:rPr>
        <w:t>7</w:t>
      </w:r>
      <w:r w:rsidR="002E7C6D" w:rsidRPr="00573812">
        <w:rPr>
          <w:szCs w:val="24"/>
        </w:rPr>
        <w:t xml:space="preserve"> už.</w:t>
      </w:r>
    </w:p>
    <w:p w14:paraId="445E638C" w14:textId="72D7E80F" w:rsidR="000476FF" w:rsidRPr="00573812" w:rsidRDefault="000476FF" w:rsidP="002E7C6D">
      <w:pPr>
        <w:tabs>
          <w:tab w:val="left" w:pos="1418"/>
          <w:tab w:val="left" w:pos="1560"/>
          <w:tab w:val="left" w:pos="1701"/>
        </w:tabs>
      </w:pPr>
      <w:r w:rsidRPr="00573812">
        <w:t xml:space="preserve"> </w:t>
      </w:r>
      <w:r w:rsidR="00457663" w:rsidRPr="00573812">
        <w:t xml:space="preserve"> </w:t>
      </w:r>
      <w:r w:rsidR="0047050B" w:rsidRPr="00573812">
        <w:t xml:space="preserve"> </w:t>
      </w:r>
      <w:r w:rsidRPr="00573812">
        <w:t xml:space="preserve">  NUSPRĘSTA. Priimti sprendimą</w:t>
      </w:r>
      <w:r w:rsidR="00AA3D72" w:rsidRPr="00573812">
        <w:t xml:space="preserve"> </w:t>
      </w:r>
      <w:r w:rsidRPr="00573812">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34C0F06C" w:rsidR="000476FF" w:rsidRPr="002C3D41" w:rsidRDefault="000476FF" w:rsidP="00744546">
      <w:pPr>
        <w:pStyle w:val="Sraopastraipa"/>
        <w:numPr>
          <w:ilvl w:val="0"/>
          <w:numId w:val="13"/>
        </w:numPr>
        <w:shd w:val="solid" w:color="FFFFFF" w:fill="FFFFFF"/>
        <w:tabs>
          <w:tab w:val="left" w:pos="709"/>
          <w:tab w:val="left" w:pos="851"/>
          <w:tab w:val="left" w:pos="993"/>
          <w:tab w:val="left" w:pos="1276"/>
        </w:tabs>
        <w:ind w:left="0" w:firstLine="993"/>
        <w:contextualSpacing/>
        <w:jc w:val="both"/>
      </w:pPr>
      <w:r w:rsidRPr="002C3D41">
        <w:lastRenderedPageBreak/>
        <w:t>SVARSTYTA.</w:t>
      </w:r>
      <w:r w:rsidR="007C2807" w:rsidRPr="002C3D41">
        <w:t xml:space="preserve"> </w:t>
      </w:r>
      <w:r w:rsidR="00FF32EF">
        <w:t>Rietavo savivaldybės tarybos 2023 m. balandžio 27 d. sprendimo Nr. T1-12 „Dėl atstovų delegavimo į Rietavo miesto vietos veiklos grupę“ 1.3 papunkčio pakeitim</w:t>
      </w:r>
      <w:r w:rsidR="002C3D41" w:rsidRPr="00744546">
        <w:rPr>
          <w:color w:val="000000"/>
        </w:rPr>
        <w:t>as</w:t>
      </w:r>
      <w:r w:rsidRPr="002C3D41">
        <w:t>.</w:t>
      </w:r>
    </w:p>
    <w:p w14:paraId="66C3DD12" w14:textId="7F2FF056" w:rsidR="00FF32EF" w:rsidRPr="005D3688" w:rsidRDefault="002C3D41" w:rsidP="00FF32EF">
      <w:pPr>
        <w:ind w:firstLine="709"/>
      </w:pPr>
      <w:r>
        <w:rPr>
          <w:color w:val="000000"/>
        </w:rPr>
        <w:t xml:space="preserve">    </w:t>
      </w:r>
      <w:r w:rsidR="00FF32EF">
        <w:rPr>
          <w:szCs w:val="24"/>
        </w:rPr>
        <w:t>Ūkio plėtros ir ekologijos komiteto pirmininkas Albinas Maslauskas</w:t>
      </w:r>
      <w:r w:rsidR="00C01EC3" w:rsidRPr="00367075">
        <w:rPr>
          <w:bCs/>
          <w:szCs w:val="24"/>
        </w:rPr>
        <w:t xml:space="preserve"> </w:t>
      </w:r>
      <w:r w:rsidRPr="00367075">
        <w:rPr>
          <w:bCs/>
          <w:szCs w:val="24"/>
        </w:rPr>
        <w:t>teikė sprendimo projektą</w:t>
      </w:r>
      <w:r w:rsidRPr="00457663">
        <w:t xml:space="preserve"> –</w:t>
      </w:r>
      <w:r>
        <w:t xml:space="preserve"> </w:t>
      </w:r>
      <w:r w:rsidR="00FF32EF">
        <w:t>p</w:t>
      </w:r>
      <w:r w:rsidR="00FF32EF">
        <w:rPr>
          <w:szCs w:val="24"/>
          <w:shd w:val="clear" w:color="auto" w:fill="FFFFFF"/>
        </w:rPr>
        <w:t>akeisti Rietavo savivaldybės tarybos 2023 m. balandžio 27 d. sprendimo Nr. T1-12 „Dėl atstovų delegavimo į Rietavo miesto vietos veiklos grupę“ 1.3 papunktį: vietoje „</w:t>
      </w:r>
      <w:r w:rsidR="00FF32EF">
        <w:t>1.</w:t>
      </w:r>
      <w:r w:rsidR="00FF32EF" w:rsidRPr="009078DD">
        <w:t>3.</w:t>
      </w:r>
      <w:r w:rsidR="00FF32EF">
        <w:t xml:space="preserve"> </w:t>
      </w:r>
      <w:r w:rsidR="00FF32EF" w:rsidRPr="009078DD">
        <w:t xml:space="preserve">Aistę </w:t>
      </w:r>
      <w:proofErr w:type="spellStart"/>
      <w:r w:rsidR="00FF32EF" w:rsidRPr="009078DD">
        <w:t>Puidokait</w:t>
      </w:r>
      <w:bookmarkStart w:id="7" w:name="part_705a591dda104c73b147a5e54bb962c8"/>
      <w:bookmarkEnd w:id="7"/>
      <w:r w:rsidR="00FF32EF" w:rsidRPr="009078DD">
        <w:t>ę</w:t>
      </w:r>
      <w:proofErr w:type="spellEnd"/>
      <w:r w:rsidR="00FF32EF">
        <w:t xml:space="preserve">, </w:t>
      </w:r>
      <w:r w:rsidR="00FF32EF" w:rsidRPr="009078DD">
        <w:t>Savivaldybės administracijos vyr. specialistę (tarpinstitucinio bendradarbiavimo koordinatorę)</w:t>
      </w:r>
      <w:r w:rsidR="00FF32EF">
        <w:t xml:space="preserve">“ įrašyti „1.3. Violetą Kazlauskienę – Savivaldybės administracijos </w:t>
      </w:r>
      <w:r w:rsidR="00FF32EF" w:rsidRPr="005D3688">
        <w:t>Atvejo vadybininkę (darbui su asmenimis su psichikos ir (ar) intelekto negalia)“.</w:t>
      </w:r>
    </w:p>
    <w:p w14:paraId="6A4FB23C" w14:textId="7DC6724E" w:rsidR="002C3D41" w:rsidRPr="00573812" w:rsidRDefault="002C3D41" w:rsidP="00FF32EF">
      <w:pPr>
        <w:tabs>
          <w:tab w:val="left" w:pos="851"/>
          <w:tab w:val="left" w:pos="993"/>
        </w:tabs>
        <w:rPr>
          <w:szCs w:val="24"/>
        </w:rPr>
      </w:pPr>
      <w:r w:rsidRPr="00744546">
        <w:rPr>
          <w:b/>
          <w:bCs/>
          <w:i/>
          <w:iCs/>
          <w:szCs w:val="24"/>
        </w:rPr>
        <w:t xml:space="preserve">    </w:t>
      </w:r>
      <w:r w:rsidR="00FF32EF">
        <w:rPr>
          <w:b/>
          <w:bCs/>
          <w:i/>
          <w:iCs/>
          <w:szCs w:val="24"/>
        </w:rPr>
        <w:t xml:space="preserve">  </w:t>
      </w:r>
      <w:r w:rsidRPr="00573812">
        <w:rPr>
          <w:szCs w:val="24"/>
        </w:rPr>
        <w:t>Balsuota už pateiktą sprendimo projektą – 1</w:t>
      </w:r>
      <w:r w:rsidR="003C6F56" w:rsidRPr="00573812">
        <w:rPr>
          <w:szCs w:val="24"/>
        </w:rPr>
        <w:t>7</w:t>
      </w:r>
      <w:r w:rsidRPr="00573812">
        <w:rPr>
          <w:szCs w:val="24"/>
        </w:rPr>
        <w:t xml:space="preserve"> už.</w:t>
      </w:r>
    </w:p>
    <w:p w14:paraId="0E758FA7" w14:textId="45D9B021" w:rsidR="002C3D41" w:rsidRPr="00573812" w:rsidRDefault="002C3D41" w:rsidP="002C3D41">
      <w:pPr>
        <w:tabs>
          <w:tab w:val="left" w:pos="1418"/>
          <w:tab w:val="left" w:pos="1560"/>
          <w:tab w:val="left" w:pos="1701"/>
        </w:tabs>
      </w:pPr>
      <w:r w:rsidRPr="00573812">
        <w:t xml:space="preserve">      NUSPRĘSTA. Priimti sprendimą (pridedama).</w:t>
      </w:r>
    </w:p>
    <w:p w14:paraId="14CFCCFD" w14:textId="77777777" w:rsidR="002C3D41" w:rsidRDefault="002C3D41" w:rsidP="002C3D41">
      <w:pPr>
        <w:pStyle w:val="Sraopastraipa"/>
        <w:tabs>
          <w:tab w:val="left" w:pos="993"/>
          <w:tab w:val="left" w:pos="1134"/>
          <w:tab w:val="left" w:pos="1276"/>
        </w:tabs>
        <w:ind w:left="0" w:firstLine="993"/>
        <w:contextualSpacing/>
      </w:pPr>
    </w:p>
    <w:p w14:paraId="44EF3F0F" w14:textId="433FE753" w:rsidR="000476FF" w:rsidRDefault="0047050B" w:rsidP="0047050B">
      <w:pPr>
        <w:shd w:val="solid" w:color="FFFFFF" w:fill="FFFFFF"/>
        <w:tabs>
          <w:tab w:val="left" w:pos="993"/>
          <w:tab w:val="left" w:pos="1134"/>
        </w:tabs>
        <w:contextualSpacing/>
      </w:pPr>
      <w:r>
        <w:t xml:space="preserve">     10. </w:t>
      </w:r>
      <w:r w:rsidR="000476FF">
        <w:t>SVARSTYTA.</w:t>
      </w:r>
      <w:r w:rsidR="007C2807">
        <w:t xml:space="preserve"> </w:t>
      </w:r>
      <w:r w:rsidR="00FF32EF">
        <w:t>L</w:t>
      </w:r>
      <w:r w:rsidR="00FF32EF">
        <w:rPr>
          <w:szCs w:val="24"/>
        </w:rPr>
        <w:t>eidimas įregistruoti buveinę</w:t>
      </w:r>
      <w:r w:rsidR="005425C6">
        <w:rPr>
          <w:color w:val="000000"/>
        </w:rPr>
        <w:t>.</w:t>
      </w:r>
    </w:p>
    <w:p w14:paraId="30BC05E7" w14:textId="646231D2" w:rsidR="00FF32EF" w:rsidRPr="00912953" w:rsidRDefault="0047050B" w:rsidP="00FF32EF">
      <w:pPr>
        <w:tabs>
          <w:tab w:val="left" w:pos="993"/>
          <w:tab w:val="left" w:pos="1293"/>
        </w:tabs>
        <w:overflowPunct w:val="0"/>
        <w:autoSpaceDE w:val="0"/>
        <w:autoSpaceDN w:val="0"/>
        <w:adjustRightInd w:val="0"/>
        <w:ind w:firstLine="709"/>
      </w:pPr>
      <w:r w:rsidRPr="0047050B">
        <w:rPr>
          <w:color w:val="000000"/>
        </w:rPr>
        <w:t xml:space="preserve">     </w:t>
      </w:r>
      <w:r w:rsidR="00FF32EF">
        <w:rPr>
          <w:szCs w:val="24"/>
        </w:rPr>
        <w:t>Ūkio plėtros ir ekologijos komiteto pirmininkas Albinas Maslauskas</w:t>
      </w:r>
      <w:r w:rsidR="00744546" w:rsidRPr="0047050B">
        <w:rPr>
          <w:bCs/>
        </w:rPr>
        <w:t xml:space="preserve"> </w:t>
      </w:r>
      <w:r w:rsidR="000476FF" w:rsidRPr="0047050B">
        <w:rPr>
          <w:bCs/>
        </w:rPr>
        <w:t>teikė sprendimo</w:t>
      </w:r>
      <w:r w:rsidR="006E46A3" w:rsidRPr="0047050B">
        <w:rPr>
          <w:bCs/>
        </w:rPr>
        <w:t xml:space="preserve"> </w:t>
      </w:r>
      <w:r w:rsidR="000476FF" w:rsidRPr="0047050B">
        <w:rPr>
          <w:bCs/>
        </w:rPr>
        <w:t>projektą</w:t>
      </w:r>
      <w:r w:rsidR="000476FF">
        <w:t xml:space="preserve"> – </w:t>
      </w:r>
      <w:r w:rsidR="00FF32EF">
        <w:t>l</w:t>
      </w:r>
      <w:r w:rsidR="00FF32EF" w:rsidRPr="00912953">
        <w:t>eisti  </w:t>
      </w:r>
      <w:r w:rsidR="00FF32EF">
        <w:t xml:space="preserve">asociacijai Rietavo miesto </w:t>
      </w:r>
      <w:r w:rsidR="00FF32EF" w:rsidRPr="00912953">
        <w:t>vietos veiklos grupei, kodas 30</w:t>
      </w:r>
      <w:r w:rsidR="00FF32EF">
        <w:t>4076404</w:t>
      </w:r>
      <w:r w:rsidR="00FF32EF" w:rsidRPr="00912953">
        <w:t xml:space="preserve">, </w:t>
      </w:r>
      <w:r w:rsidR="00FF32EF">
        <w:t>į</w:t>
      </w:r>
      <w:r w:rsidR="00FF32EF" w:rsidRPr="00912953">
        <w:t>registruoti savo buveinę R</w:t>
      </w:r>
      <w:r w:rsidR="00FF32EF">
        <w:t>ietavo</w:t>
      </w:r>
      <w:r w:rsidR="00FF32EF" w:rsidRPr="00912953">
        <w:t xml:space="preserve"> savivaldybei nuosavybės teise priklausančiame pastate</w:t>
      </w:r>
      <w:r w:rsidR="00FF32EF">
        <w:t xml:space="preserve"> (</w:t>
      </w:r>
      <w:r w:rsidR="00FF32EF" w:rsidRPr="00912953">
        <w:t>unikalus Nr. </w:t>
      </w:r>
      <w:r w:rsidR="00FF32EF">
        <w:t>6889-5000-5020)</w:t>
      </w:r>
      <w:r w:rsidR="00FF32EF" w:rsidRPr="00912953">
        <w:t xml:space="preserve">, esančiame </w:t>
      </w:r>
      <w:r w:rsidR="00FF32EF">
        <w:t xml:space="preserve">Parko </w:t>
      </w:r>
      <w:r w:rsidR="00FF32EF" w:rsidRPr="00912953">
        <w:t xml:space="preserve"> g. </w:t>
      </w:r>
      <w:r w:rsidR="00FF32EF">
        <w:t>5</w:t>
      </w:r>
      <w:r w:rsidR="00FF32EF" w:rsidRPr="00912953">
        <w:t>, R</w:t>
      </w:r>
      <w:r w:rsidR="00FF32EF">
        <w:t>ietave.</w:t>
      </w:r>
    </w:p>
    <w:p w14:paraId="4B4E13C8" w14:textId="15627013" w:rsidR="000476FF" w:rsidRPr="00573812" w:rsidRDefault="001E052E" w:rsidP="00FF32EF">
      <w:pPr>
        <w:tabs>
          <w:tab w:val="left" w:pos="993"/>
        </w:tabs>
        <w:ind w:firstLine="567"/>
        <w:rPr>
          <w:bCs/>
          <w:szCs w:val="24"/>
        </w:rPr>
      </w:pPr>
      <w:r>
        <w:rPr>
          <w:szCs w:val="24"/>
          <w:lang w:eastAsia="lt-LT"/>
        </w:rPr>
        <w:t xml:space="preserve">      </w:t>
      </w:r>
      <w:r w:rsidR="00744D8A" w:rsidRPr="00744546">
        <w:rPr>
          <w:b/>
          <w:i/>
          <w:iCs/>
          <w:szCs w:val="24"/>
        </w:rPr>
        <w:t xml:space="preserve"> </w:t>
      </w:r>
      <w:r w:rsidR="00FF32EF">
        <w:rPr>
          <w:b/>
          <w:i/>
          <w:iCs/>
          <w:szCs w:val="24"/>
        </w:rPr>
        <w:t xml:space="preserve">   </w:t>
      </w:r>
      <w:r w:rsidR="000476FF" w:rsidRPr="00573812">
        <w:rPr>
          <w:bCs/>
          <w:szCs w:val="24"/>
        </w:rPr>
        <w:t>Balsuota už pateiktą sprendimo projektą – 1</w:t>
      </w:r>
      <w:r w:rsidR="003C6F56" w:rsidRPr="00573812">
        <w:rPr>
          <w:bCs/>
          <w:szCs w:val="24"/>
        </w:rPr>
        <w:t>7</w:t>
      </w:r>
      <w:r w:rsidR="000476FF" w:rsidRPr="00573812">
        <w:rPr>
          <w:bCs/>
          <w:szCs w:val="24"/>
        </w:rPr>
        <w:t xml:space="preserve"> už</w:t>
      </w:r>
      <w:r w:rsidR="006E24DD" w:rsidRPr="00573812">
        <w:rPr>
          <w:bCs/>
          <w:szCs w:val="24"/>
        </w:rPr>
        <w:t>.</w:t>
      </w:r>
    </w:p>
    <w:p w14:paraId="0D59CC28" w14:textId="77778B0E" w:rsidR="000476FF" w:rsidRPr="00573812" w:rsidRDefault="000476FF" w:rsidP="000476FF">
      <w:pPr>
        <w:pStyle w:val="Pagrindiniotekstotrauka2"/>
        <w:tabs>
          <w:tab w:val="left" w:pos="1276"/>
          <w:tab w:val="center" w:pos="1418"/>
        </w:tabs>
        <w:ind w:firstLine="540"/>
        <w:rPr>
          <w:bCs/>
          <w:szCs w:val="24"/>
        </w:rPr>
      </w:pPr>
      <w:r w:rsidRPr="00573812">
        <w:rPr>
          <w:bCs/>
          <w:szCs w:val="24"/>
        </w:rPr>
        <w:t xml:space="preserve">   </w:t>
      </w:r>
      <w:r w:rsidR="007C2807" w:rsidRPr="00573812">
        <w:rPr>
          <w:bCs/>
          <w:szCs w:val="24"/>
        </w:rPr>
        <w:t xml:space="preserve"> </w:t>
      </w:r>
      <w:r w:rsidRPr="00573812">
        <w:rPr>
          <w:bCs/>
          <w:szCs w:val="24"/>
        </w:rPr>
        <w:t xml:space="preserve">     </w:t>
      </w:r>
      <w:r w:rsidR="00744D8A" w:rsidRPr="00573812">
        <w:rPr>
          <w:bCs/>
          <w:szCs w:val="24"/>
        </w:rPr>
        <w:t xml:space="preserve"> </w:t>
      </w:r>
      <w:r w:rsidRPr="00573812">
        <w:rPr>
          <w:bCs/>
          <w:szCs w:val="24"/>
        </w:rPr>
        <w:t>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66B02079" w:rsidR="00947CC9" w:rsidRDefault="00744546" w:rsidP="00A669BD">
      <w:pPr>
        <w:pStyle w:val="Sraopastraipa"/>
        <w:numPr>
          <w:ilvl w:val="0"/>
          <w:numId w:val="26"/>
        </w:numPr>
        <w:shd w:val="solid" w:color="FFFFFF" w:fill="FFFFFF"/>
        <w:tabs>
          <w:tab w:val="left" w:pos="709"/>
          <w:tab w:val="left" w:pos="993"/>
          <w:tab w:val="left" w:pos="1134"/>
        </w:tabs>
        <w:suppressAutoHyphens/>
        <w:ind w:left="0" w:firstLine="1134"/>
        <w:contextualSpacing/>
        <w:textAlignment w:val="baseline"/>
      </w:pPr>
      <w:r>
        <w:t xml:space="preserve"> </w:t>
      </w:r>
      <w:r w:rsidR="006D5C0B">
        <w:t xml:space="preserve">SVARSTYTA. </w:t>
      </w:r>
      <w:r w:rsidR="00FF32EF">
        <w:t>Rietavo savivaldybės tarybos 2011 m. gruodžio 8 d. sprendimo Nr. T1-215 „Dėl Rietavo savivaldybės administracijos seniūnijų veiklos programų sudarymo tvarkos aprašo, seniūnijų veiklos programų formos ir seniūnijų asignavimų paskirstymo kriterijų patvirtinimo“ pripažinimas netekusiu galios</w:t>
      </w:r>
      <w:r w:rsidR="003E1E52" w:rsidRPr="00744546">
        <w:rPr>
          <w:color w:val="000000"/>
        </w:rPr>
        <w:t>.</w:t>
      </w:r>
    </w:p>
    <w:p w14:paraId="32F3DB8A" w14:textId="2A08F512" w:rsidR="00FF32EF" w:rsidRDefault="005425C6" w:rsidP="00FF32EF">
      <w:pPr>
        <w:pStyle w:val="Pagrindiniotekstotrauka"/>
        <w:tabs>
          <w:tab w:val="left" w:pos="1247"/>
        </w:tabs>
      </w:pPr>
      <w:r>
        <w:t xml:space="preserve">       </w:t>
      </w:r>
      <w:r w:rsidR="00FF32EF">
        <w:rPr>
          <w:szCs w:val="24"/>
        </w:rPr>
        <w:t xml:space="preserve">Finansų ir ekonomikos komiteto pirmininkas Jonas Eugenijus </w:t>
      </w:r>
      <w:proofErr w:type="spellStart"/>
      <w:r w:rsidR="00FF32EF">
        <w:rPr>
          <w:szCs w:val="24"/>
        </w:rPr>
        <w:t>Bačinskas</w:t>
      </w:r>
      <w:proofErr w:type="spellEnd"/>
      <w:r w:rsidR="0047050B" w:rsidRPr="006E46A3">
        <w:rPr>
          <w:bCs/>
          <w:szCs w:val="24"/>
        </w:rPr>
        <w:t xml:space="preserve"> </w:t>
      </w:r>
      <w:r w:rsidR="006D5C0B" w:rsidRPr="006E46A3">
        <w:rPr>
          <w:bCs/>
          <w:szCs w:val="24"/>
        </w:rPr>
        <w:t>teikė sprendimo projektą</w:t>
      </w:r>
      <w:r w:rsidR="006D5C0B">
        <w:t xml:space="preserve"> – </w:t>
      </w:r>
      <w:r w:rsidR="00FF32EF">
        <w:t xml:space="preserve">pripažinti netekusiu galios Rietavo savivaldybės tarybos 2011 m. gruodžio 8 d. sprendimą Nr. T1-215 „Dėl </w:t>
      </w:r>
      <w:r w:rsidR="00FF32EF" w:rsidRPr="00845514">
        <w:t xml:space="preserve">Rietavo savivaldybės administracijos seniūnijų veiklos programų </w:t>
      </w:r>
      <w:r w:rsidR="00FF32EF">
        <w:t xml:space="preserve">sudarymo </w:t>
      </w:r>
      <w:r w:rsidR="00FF32EF" w:rsidRPr="00845514">
        <w:t>tvarkos apraš</w:t>
      </w:r>
      <w:r w:rsidR="00FF32EF">
        <w:t>o,</w:t>
      </w:r>
      <w:r w:rsidR="00FF32EF" w:rsidRPr="00845514">
        <w:t xml:space="preserve"> seniūnijos veiklos program</w:t>
      </w:r>
      <w:r w:rsidR="00FF32EF">
        <w:t>ų</w:t>
      </w:r>
      <w:r w:rsidR="00FF32EF" w:rsidRPr="00845514">
        <w:t xml:space="preserve"> form</w:t>
      </w:r>
      <w:r w:rsidR="00FF32EF">
        <w:t>os ir seniūnijų asignavimų paskirstymo kriterijų patvirtinimo“.</w:t>
      </w:r>
    </w:p>
    <w:p w14:paraId="751C7120" w14:textId="503A116D" w:rsidR="006D5C0B" w:rsidRPr="00573812" w:rsidRDefault="003E1E52" w:rsidP="00FF32EF">
      <w:pPr>
        <w:tabs>
          <w:tab w:val="left" w:pos="1418"/>
          <w:tab w:val="left" w:pos="1560"/>
        </w:tabs>
        <w:ind w:firstLine="709"/>
        <w:rPr>
          <w:szCs w:val="24"/>
        </w:rPr>
      </w:pPr>
      <w:r w:rsidRPr="00FF32EF">
        <w:rPr>
          <w:b/>
          <w:bCs/>
          <w:i/>
          <w:iCs/>
          <w:szCs w:val="24"/>
        </w:rPr>
        <w:t xml:space="preserve">      </w:t>
      </w:r>
      <w:r w:rsidR="005425C6" w:rsidRPr="00FF32EF">
        <w:rPr>
          <w:b/>
          <w:bCs/>
          <w:i/>
          <w:iCs/>
          <w:szCs w:val="24"/>
        </w:rPr>
        <w:t xml:space="preserve"> </w:t>
      </w:r>
      <w:r w:rsidR="006D5C0B" w:rsidRPr="00573812">
        <w:rPr>
          <w:szCs w:val="24"/>
        </w:rPr>
        <w:t>Balsuota už sprendimo projektą – 1</w:t>
      </w:r>
      <w:r w:rsidR="003C6F56" w:rsidRPr="00573812">
        <w:rPr>
          <w:szCs w:val="24"/>
        </w:rPr>
        <w:t>7</w:t>
      </w:r>
      <w:r w:rsidR="006D5C0B" w:rsidRPr="00573812">
        <w:rPr>
          <w:szCs w:val="24"/>
        </w:rPr>
        <w:t xml:space="preserve"> už.</w:t>
      </w:r>
    </w:p>
    <w:p w14:paraId="5F2CD7ED" w14:textId="4570B588" w:rsidR="006D5C0B" w:rsidRPr="00573812" w:rsidRDefault="006D5C0B" w:rsidP="006D5C0B">
      <w:pPr>
        <w:pStyle w:val="Pagrindiniotekstotrauka2"/>
        <w:tabs>
          <w:tab w:val="left" w:pos="1276"/>
          <w:tab w:val="center" w:pos="1418"/>
        </w:tabs>
        <w:ind w:firstLine="540"/>
      </w:pPr>
      <w:r w:rsidRPr="00573812">
        <w:t xml:space="preserve">      </w:t>
      </w:r>
      <w:r w:rsidR="005425C6" w:rsidRPr="00573812">
        <w:t xml:space="preserve">   </w:t>
      </w:r>
      <w:r w:rsidRPr="00573812">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628DC9B3" w:rsidR="006D5C0B" w:rsidRDefault="00B57803" w:rsidP="00B57803">
      <w:pPr>
        <w:shd w:val="solid" w:color="FFFFFF" w:fill="FFFFFF"/>
        <w:tabs>
          <w:tab w:val="left" w:pos="993"/>
          <w:tab w:val="left" w:pos="1134"/>
          <w:tab w:val="left" w:pos="1418"/>
        </w:tabs>
        <w:ind w:firstLine="710"/>
        <w:contextualSpacing/>
      </w:pPr>
      <w:r>
        <w:t xml:space="preserve">    </w:t>
      </w:r>
      <w:r w:rsidR="000054E4">
        <w:t xml:space="preserve">  </w:t>
      </w:r>
      <w:r>
        <w:t>12.</w:t>
      </w:r>
      <w:r w:rsidR="000054E4">
        <w:t xml:space="preserve"> </w:t>
      </w:r>
      <w:r w:rsidR="006D5C0B">
        <w:t xml:space="preserve">SVARSTYTA. </w:t>
      </w:r>
      <w:r w:rsidR="00FF32EF">
        <w:t>Rietavo savivaldybės 2024–2026 metų strateginio veiklos plano patikslinimas</w:t>
      </w:r>
      <w:r w:rsidR="008337A7" w:rsidRPr="00786125">
        <w:t>.</w:t>
      </w:r>
    </w:p>
    <w:p w14:paraId="42C5F321" w14:textId="09FD7DCB" w:rsidR="00FF32EF" w:rsidRPr="0050552A" w:rsidRDefault="0047050B" w:rsidP="00FF32EF">
      <w:pPr>
        <w:ind w:firstLine="709"/>
        <w:rPr>
          <w:bCs/>
          <w:noProof/>
        </w:rPr>
      </w:pPr>
      <w:r>
        <w:rPr>
          <w:color w:val="000000"/>
        </w:rPr>
        <w:t xml:space="preserve">    </w:t>
      </w:r>
      <w:r w:rsidR="00B57803">
        <w:rPr>
          <w:color w:val="000000"/>
        </w:rPr>
        <w:t xml:space="preserve">  </w:t>
      </w:r>
      <w:r w:rsidR="00FF32EF">
        <w:rPr>
          <w:szCs w:val="24"/>
        </w:rPr>
        <w:t xml:space="preserve">Finansų ir ekonomikos komiteto pirmininkas Jonas Eugenijus </w:t>
      </w:r>
      <w:proofErr w:type="spellStart"/>
      <w:r w:rsidR="00FF32EF">
        <w:rPr>
          <w:szCs w:val="24"/>
        </w:rPr>
        <w:t>Bačinskas</w:t>
      </w:r>
      <w:proofErr w:type="spellEnd"/>
      <w:r>
        <w:t xml:space="preserve"> </w:t>
      </w:r>
      <w:r w:rsidR="00622CB4">
        <w:t xml:space="preserve">teikė sprendimo projektą – </w:t>
      </w:r>
      <w:r w:rsidR="00FF32EF">
        <w:t>p</w:t>
      </w:r>
      <w:r w:rsidR="00FF32EF">
        <w:rPr>
          <w:bCs/>
        </w:rPr>
        <w:t xml:space="preserve">atikslinti Rietavo savivaldybės tarybos 2024 m. vasario 8 d. sprendimu Nr. T1-8 „Dėl Rietavo savivaldybės 2024–2026 metų strateginio veiklos plano patvirtinimo“ patvirtintą Rietavo savivaldybės 2024–2026 metų strateginį veiklos planą ir jo priedus: </w:t>
      </w:r>
      <w:r w:rsidR="00FF32EF">
        <w:rPr>
          <w:bCs/>
          <w:noProof/>
        </w:rPr>
        <w:t xml:space="preserve">Visuomenės ugdymo programą, </w:t>
      </w:r>
      <w:r w:rsidR="00FF32EF">
        <w:t xml:space="preserve">Sveikatos, socialinės paramos ir paslaugų įgyvendinimo programą, </w:t>
      </w:r>
      <w:r w:rsidR="00FF32EF" w:rsidRPr="0089656F">
        <w:t>Savivaldybės veiklos funkcijų vykdymo, strategijos formavimo ir įgyvendinimo programą</w:t>
      </w:r>
      <w:r w:rsidR="00FF32EF">
        <w:t xml:space="preserve">, Teritorinio planavimo ir turizmo plėtros programą, </w:t>
      </w:r>
      <w:r w:rsidR="00FF32EF" w:rsidRPr="0089656F">
        <w:t>Ekonominės plėtros program</w:t>
      </w:r>
      <w:r w:rsidR="00FF32EF">
        <w:t xml:space="preserve">ą, </w:t>
      </w:r>
      <w:r w:rsidR="00FF32EF" w:rsidRPr="0089656F">
        <w:t>Paskolų valdymo program</w:t>
      </w:r>
      <w:r w:rsidR="00FF32EF">
        <w:t xml:space="preserve">ą, </w:t>
      </w:r>
      <w:r w:rsidR="00FF32EF" w:rsidRPr="0050552A">
        <w:t>Kaimo teritorijos vystymo ir žemės ūkio plėtros programą</w:t>
      </w:r>
      <w:r w:rsidR="00FF32EF">
        <w:t xml:space="preserve">, </w:t>
      </w:r>
      <w:r w:rsidR="00FF32EF" w:rsidRPr="0050552A">
        <w:t>Užimtumo didinimo programą</w:t>
      </w:r>
      <w:r w:rsidR="00FF32EF">
        <w:t xml:space="preserve">, </w:t>
      </w:r>
      <w:r w:rsidR="00FF32EF" w:rsidRPr="0050552A">
        <w:t>Komunalinių atliekų surinkimo ir tvarkymo programą.</w:t>
      </w:r>
    </w:p>
    <w:p w14:paraId="69665E52" w14:textId="0DD09341" w:rsidR="0047050B" w:rsidRPr="00573812" w:rsidRDefault="000A6314" w:rsidP="00FF32EF">
      <w:pPr>
        <w:tabs>
          <w:tab w:val="left" w:pos="1418"/>
          <w:tab w:val="left" w:pos="1560"/>
        </w:tabs>
        <w:ind w:firstLine="709"/>
      </w:pPr>
      <w:r w:rsidRPr="00FF32EF">
        <w:rPr>
          <w:b/>
          <w:bCs/>
          <w:i/>
          <w:iCs/>
        </w:rPr>
        <w:t xml:space="preserve">  </w:t>
      </w:r>
      <w:r w:rsidR="00B57803" w:rsidRPr="00FF32EF">
        <w:rPr>
          <w:b/>
          <w:bCs/>
          <w:i/>
          <w:iCs/>
        </w:rPr>
        <w:t xml:space="preserve">    </w:t>
      </w:r>
      <w:r w:rsidR="000054E4" w:rsidRPr="00FF32EF">
        <w:rPr>
          <w:b/>
          <w:bCs/>
          <w:i/>
          <w:iCs/>
        </w:rPr>
        <w:t xml:space="preserve"> </w:t>
      </w:r>
      <w:r w:rsidR="000054E4" w:rsidRPr="00573812">
        <w:t>Klausim</w:t>
      </w:r>
      <w:r w:rsidR="00573812" w:rsidRPr="00573812">
        <w:t>ą</w:t>
      </w:r>
      <w:r w:rsidR="000054E4" w:rsidRPr="00573812">
        <w:t xml:space="preserve"> teikė Tarybos nar</w:t>
      </w:r>
      <w:r w:rsidR="00573812" w:rsidRPr="00573812">
        <w:t>ys</w:t>
      </w:r>
      <w:r w:rsidR="000054E4" w:rsidRPr="00573812">
        <w:t xml:space="preserve"> Edmundas Žilevičius.</w:t>
      </w:r>
    </w:p>
    <w:p w14:paraId="3335A253" w14:textId="41F59F41" w:rsidR="006D5C0B" w:rsidRPr="00573812" w:rsidRDefault="00166926" w:rsidP="0047050B">
      <w:pPr>
        <w:ind w:firstLine="567"/>
        <w:rPr>
          <w:szCs w:val="24"/>
        </w:rPr>
      </w:pPr>
      <w:r w:rsidRPr="00573812">
        <w:t xml:space="preserve"> </w:t>
      </w:r>
      <w:r w:rsidR="005425C6" w:rsidRPr="00573812">
        <w:t xml:space="preserve"> </w:t>
      </w:r>
      <w:r w:rsidR="00A7135E" w:rsidRPr="00573812">
        <w:rPr>
          <w:szCs w:val="24"/>
        </w:rPr>
        <w:t xml:space="preserve"> </w:t>
      </w:r>
      <w:r w:rsidR="00B57803" w:rsidRPr="00573812">
        <w:rPr>
          <w:szCs w:val="24"/>
        </w:rPr>
        <w:t xml:space="preserve">      </w:t>
      </w:r>
      <w:r w:rsidR="00573812">
        <w:rPr>
          <w:szCs w:val="24"/>
        </w:rPr>
        <w:t xml:space="preserve"> </w:t>
      </w:r>
      <w:r w:rsidR="006D5C0B" w:rsidRPr="00573812">
        <w:rPr>
          <w:szCs w:val="24"/>
        </w:rPr>
        <w:t xml:space="preserve">Balsuota už pateiktą sprendimo projektą – </w:t>
      </w:r>
      <w:r w:rsidR="00935147" w:rsidRPr="00573812">
        <w:rPr>
          <w:szCs w:val="24"/>
        </w:rPr>
        <w:t>1</w:t>
      </w:r>
      <w:r w:rsidR="004E1C95" w:rsidRPr="00573812">
        <w:rPr>
          <w:szCs w:val="24"/>
        </w:rPr>
        <w:t>7</w:t>
      </w:r>
      <w:r w:rsidR="006D5C0B" w:rsidRPr="00573812">
        <w:rPr>
          <w:szCs w:val="24"/>
        </w:rPr>
        <w:t xml:space="preserve"> už</w:t>
      </w:r>
      <w:r w:rsidR="00CF6EC2" w:rsidRPr="00573812">
        <w:rPr>
          <w:szCs w:val="24"/>
        </w:rPr>
        <w:t xml:space="preserve">. </w:t>
      </w:r>
    </w:p>
    <w:p w14:paraId="2BA10B1E" w14:textId="0BB2A32C" w:rsidR="006D5C0B" w:rsidRPr="00573812" w:rsidRDefault="006D5C0B" w:rsidP="006D5C0B">
      <w:pPr>
        <w:pStyle w:val="Pagrindiniotekstotrauka2"/>
        <w:tabs>
          <w:tab w:val="left" w:pos="1276"/>
          <w:tab w:val="center" w:pos="1418"/>
        </w:tabs>
        <w:ind w:firstLine="540"/>
      </w:pPr>
      <w:r w:rsidRPr="00573812">
        <w:t xml:space="preserve">  </w:t>
      </w:r>
      <w:r w:rsidR="0047050B" w:rsidRPr="00573812">
        <w:t xml:space="preserve"> </w:t>
      </w:r>
      <w:r w:rsidR="00A7135E" w:rsidRPr="00573812">
        <w:t xml:space="preserve"> </w:t>
      </w:r>
      <w:r w:rsidR="00B57803" w:rsidRPr="00573812">
        <w:t xml:space="preserve">     </w:t>
      </w:r>
      <w:r w:rsidR="004E1C95" w:rsidRPr="00573812">
        <w:t xml:space="preserve"> </w:t>
      </w:r>
      <w:r w:rsidRPr="00573812">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4AAFC7C4" w14:textId="13C63A28" w:rsidR="007C2807" w:rsidRDefault="00B57803" w:rsidP="00B57803">
      <w:pPr>
        <w:pStyle w:val="Sraopastraipa"/>
        <w:numPr>
          <w:ilvl w:val="0"/>
          <w:numId w:val="30"/>
        </w:numPr>
        <w:shd w:val="solid" w:color="FFFFFF" w:fill="FFFFFF"/>
        <w:tabs>
          <w:tab w:val="left" w:pos="993"/>
          <w:tab w:val="left" w:pos="1134"/>
        </w:tabs>
        <w:suppressAutoHyphens/>
        <w:ind w:left="0" w:firstLine="1134"/>
        <w:contextualSpacing/>
        <w:textAlignment w:val="baseline"/>
      </w:pPr>
      <w:r>
        <w:t xml:space="preserve"> </w:t>
      </w:r>
      <w:r w:rsidR="006D5C0B">
        <w:t xml:space="preserve">SVARSTYTA. </w:t>
      </w:r>
      <w:r w:rsidR="00FF32EF" w:rsidRPr="001B4612">
        <w:t>Rietavo savivaldybės tarybos 2024 m. vasario 8 d. sprendimo Nr. T1-9 „Dėl Rietavo savivaldybės 2024 metų biudžeto patvirtinimo“ pakeitim</w:t>
      </w:r>
      <w:r w:rsidR="00FF32EF">
        <w:t>as</w:t>
      </w:r>
      <w:r w:rsidR="001B32E5">
        <w:t>.</w:t>
      </w:r>
    </w:p>
    <w:p w14:paraId="55994908" w14:textId="328DE656" w:rsidR="00E84AC1" w:rsidRPr="00110CCA" w:rsidRDefault="00B57803" w:rsidP="00E84AC1">
      <w:pPr>
        <w:rPr>
          <w:color w:val="000000"/>
          <w:highlight w:val="yellow"/>
        </w:rPr>
      </w:pPr>
      <w:r>
        <w:t xml:space="preserve"> </w:t>
      </w:r>
      <w:r w:rsidR="004E1C95">
        <w:t xml:space="preserve">     </w:t>
      </w:r>
      <w:r w:rsidR="000B14BA">
        <w:t xml:space="preserve"> </w:t>
      </w:r>
      <w:r w:rsidR="00FF32EF" w:rsidRPr="00544C31">
        <w:t xml:space="preserve">Finansų ir ekonomikos komiteto pirmininkas Jonas Eugenijus </w:t>
      </w:r>
      <w:proofErr w:type="spellStart"/>
      <w:r w:rsidR="00FF32EF" w:rsidRPr="00544C31">
        <w:t>Bačinskas</w:t>
      </w:r>
      <w:proofErr w:type="spellEnd"/>
      <w:r w:rsidR="00833531" w:rsidRPr="00114B03">
        <w:t xml:space="preserve"> </w:t>
      </w:r>
      <w:r w:rsidR="00D10486" w:rsidRPr="00114B03">
        <w:t xml:space="preserve">teikė sprendimo projektą – </w:t>
      </w:r>
      <w:bookmarkStart w:id="8" w:name="_Hlk176148193"/>
      <w:r w:rsidR="00E84AC1">
        <w:t>p</w:t>
      </w:r>
      <w:r w:rsidR="00E84AC1" w:rsidRPr="00395284">
        <w:rPr>
          <w:color w:val="000000"/>
        </w:rPr>
        <w:t>akeisti Rietavo savivaldybės tarybos 2024 m. vasario 8 d. sprendimo Nr. T1-9 „Dėl Rietavo</w:t>
      </w:r>
      <w:r w:rsidR="00E84AC1">
        <w:rPr>
          <w:color w:val="000000"/>
        </w:rPr>
        <w:t xml:space="preserve"> savivaldybės 2024 metų biudžeto </w:t>
      </w:r>
      <w:r w:rsidR="00E84AC1" w:rsidRPr="007209C8">
        <w:t>patvirtinimo“ kartu su kovo 21 d. sprendim</w:t>
      </w:r>
      <w:r w:rsidR="00E84AC1">
        <w:t>o</w:t>
      </w:r>
      <w:r w:rsidR="00E84AC1" w:rsidRPr="007209C8">
        <w:t xml:space="preserve"> Nr. T1-59</w:t>
      </w:r>
      <w:r w:rsidR="00E84AC1">
        <w:t xml:space="preserve">, balandžio 25 d. sprendimo Nr. T1-81, gegužės 30 d. sprendimo Nr. T1-101, birželio 26 d. </w:t>
      </w:r>
      <w:r w:rsidR="00E84AC1">
        <w:lastRenderedPageBreak/>
        <w:t xml:space="preserve">sprendimo Nr. T1-118, rugsėjo 12 d. sprendimo Nr. T1-138, </w:t>
      </w:r>
      <w:r w:rsidR="00E84AC1" w:rsidRPr="007400FA">
        <w:t>spalio 24 d. sprendimo Nr. T1-160</w:t>
      </w:r>
      <w:r w:rsidR="00E84AC1">
        <w:t>, 2024 m. lapkričio 28 d. sprendimo T1-177</w:t>
      </w:r>
      <w:r w:rsidR="00E84AC1" w:rsidRPr="007400FA">
        <w:t xml:space="preserve"> </w:t>
      </w:r>
      <w:r w:rsidR="00E84AC1" w:rsidRPr="007209C8">
        <w:t xml:space="preserve">pakeitimais </w:t>
      </w:r>
      <w:bookmarkEnd w:id="8"/>
      <w:r w:rsidR="00E84AC1" w:rsidRPr="006D17BD">
        <w:t>1.1 ir 1.3 papunkčius ir juos išdėstyti taip:</w:t>
      </w:r>
    </w:p>
    <w:p w14:paraId="749395B7" w14:textId="014F4F27" w:rsidR="00E84AC1" w:rsidRPr="008038CC" w:rsidRDefault="00E84AC1" w:rsidP="00E84AC1">
      <w:pPr>
        <w:tabs>
          <w:tab w:val="left" w:pos="1134"/>
        </w:tabs>
        <w:rPr>
          <w:highlight w:val="yellow"/>
        </w:rPr>
      </w:pPr>
      <w:r>
        <w:t xml:space="preserve">     </w:t>
      </w:r>
      <w:r w:rsidRPr="00140868">
        <w:t xml:space="preserve">„1.1. pajamas – </w:t>
      </w:r>
      <w:bookmarkStart w:id="9" w:name="_Hlk176148296"/>
      <w:r w:rsidRPr="00140868">
        <w:t>18</w:t>
      </w:r>
      <w:r>
        <w:t> 922,873</w:t>
      </w:r>
      <w:r w:rsidRPr="00140868">
        <w:t xml:space="preserve"> tūkst. Eur</w:t>
      </w:r>
      <w:bookmarkEnd w:id="9"/>
      <w:r w:rsidRPr="00140868">
        <w:t xml:space="preserve">, </w:t>
      </w:r>
      <w:r w:rsidRPr="003700FD">
        <w:t>iš jų iš Savivaldybės išlaikomų įstaigų pajamų už teikiamas paslaugas ir patalpų nuomos įmokas į Savivaldybės biudžetą – 480,3 tūkst. Eur ir 2023 metų nepanaudotų biudžeto lėšų likutį – 965,515 tūkst. Eur (1 priedas);</w:t>
      </w:r>
    </w:p>
    <w:p w14:paraId="5CE37734" w14:textId="77777777" w:rsidR="00E84AC1" w:rsidRPr="00140868" w:rsidRDefault="00E84AC1" w:rsidP="00E84AC1">
      <w:pPr>
        <w:pStyle w:val="Sraopastraipa"/>
        <w:numPr>
          <w:ilvl w:val="1"/>
          <w:numId w:val="7"/>
        </w:numPr>
        <w:tabs>
          <w:tab w:val="left" w:pos="993"/>
          <w:tab w:val="left" w:pos="1134"/>
        </w:tabs>
        <w:ind w:left="0" w:firstLine="993"/>
        <w:contextualSpacing/>
        <w:jc w:val="both"/>
      </w:pPr>
      <w:r w:rsidRPr="00140868">
        <w:t>asignavimus – 18</w:t>
      </w:r>
      <w:r>
        <w:t> 464,104</w:t>
      </w:r>
      <w:r w:rsidRPr="00140868">
        <w:t xml:space="preserve"> tūkst. Eur ir 458,769 tūkst. Eur paskoloms grąžinti (3 priedas), iš jų:</w:t>
      </w:r>
    </w:p>
    <w:p w14:paraId="1D60EB1F" w14:textId="0D457D9D" w:rsidR="00E84AC1" w:rsidRPr="007B1C10" w:rsidRDefault="00E84AC1" w:rsidP="00E84AC1">
      <w:pPr>
        <w:tabs>
          <w:tab w:val="left" w:pos="1134"/>
        </w:tabs>
        <w:ind w:firstLine="709"/>
      </w:pPr>
      <w:r>
        <w:t xml:space="preserve">    </w:t>
      </w:r>
      <w:r w:rsidRPr="007B1C10">
        <w:t>1.3.1. specialiosios tikslinės dotacijos valstybinėms (valstybės perduotoms savivaldybėms) funkcijoms vykdyti paskirstymą – 1 522,508 tūkst. Eur (4 priedas);</w:t>
      </w:r>
    </w:p>
    <w:p w14:paraId="2A28C6F3" w14:textId="41DEA24D" w:rsidR="00E84AC1" w:rsidRPr="0067102A" w:rsidRDefault="00E84AC1" w:rsidP="00E84AC1">
      <w:pPr>
        <w:pStyle w:val="Sraopastraipa"/>
        <w:tabs>
          <w:tab w:val="left" w:pos="993"/>
          <w:tab w:val="left" w:pos="1134"/>
        </w:tabs>
        <w:ind w:left="0" w:firstLine="720"/>
        <w:jc w:val="both"/>
      </w:pPr>
      <w:r>
        <w:t xml:space="preserve">    </w:t>
      </w:r>
      <w:r w:rsidRPr="007B1C10">
        <w:t xml:space="preserve">1.3.2. </w:t>
      </w:r>
      <w:r w:rsidRPr="007B1C10">
        <w:rPr>
          <w:color w:val="000000"/>
        </w:rPr>
        <w:t xml:space="preserve">specialiosios tikslinės dotacijos ugdymo reikmėms finansuoti </w:t>
      </w:r>
      <w:r w:rsidRPr="0067102A">
        <w:rPr>
          <w:color w:val="000000"/>
        </w:rPr>
        <w:t>paskirstymą – 3 573,9 tūkst. Eur (5 priedas);</w:t>
      </w:r>
    </w:p>
    <w:p w14:paraId="79652513" w14:textId="28F1324E" w:rsidR="00E84AC1" w:rsidRPr="008038CC" w:rsidRDefault="00E84AC1" w:rsidP="00E84AC1">
      <w:pPr>
        <w:tabs>
          <w:tab w:val="left" w:pos="1134"/>
        </w:tabs>
        <w:rPr>
          <w:highlight w:val="yellow"/>
        </w:rPr>
      </w:pPr>
      <w:r>
        <w:t xml:space="preserve">    </w:t>
      </w:r>
      <w:r w:rsidRPr="00140868">
        <w:t>1.3.3. savarankiškosioms Savivaldybės funkcijoms vykdyti paskirstymą – 13</w:t>
      </w:r>
      <w:r>
        <w:t> 145,075</w:t>
      </w:r>
      <w:r w:rsidRPr="00140868">
        <w:t xml:space="preserve"> tūkst. Eur (tarp jų ir 2023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priedas).“</w:t>
      </w:r>
    </w:p>
    <w:p w14:paraId="1ABBAB6E" w14:textId="7927BEF6" w:rsidR="00E84AC1" w:rsidRDefault="003E1E52" w:rsidP="00E84AC1">
      <w:r>
        <w:t xml:space="preserve"> </w:t>
      </w:r>
      <w:r w:rsidR="000A6314">
        <w:t xml:space="preserve">  </w:t>
      </w:r>
      <w:r w:rsidR="00573812">
        <w:t xml:space="preserve"> Klausimus teikė Opozicijos lyderis Viktoras Krajinas, Tarybos nariai Edmundas Žilevičius ir Alfredas Mockus.</w:t>
      </w:r>
    </w:p>
    <w:p w14:paraId="3954B4A4" w14:textId="120380C1" w:rsidR="00D10486" w:rsidRPr="00573812" w:rsidRDefault="00E84AC1" w:rsidP="00E84AC1">
      <w:pPr>
        <w:rPr>
          <w:szCs w:val="24"/>
        </w:rPr>
      </w:pPr>
      <w:r>
        <w:t xml:space="preserve">  </w:t>
      </w:r>
      <w:r w:rsidR="001B32E5" w:rsidRPr="005425C6">
        <w:rPr>
          <w:b/>
          <w:bCs/>
          <w:i/>
          <w:iCs/>
          <w:szCs w:val="24"/>
        </w:rPr>
        <w:t xml:space="preserve"> </w:t>
      </w:r>
      <w:r w:rsidR="00B57803">
        <w:rPr>
          <w:b/>
          <w:bCs/>
          <w:i/>
          <w:iCs/>
          <w:szCs w:val="24"/>
        </w:rPr>
        <w:t xml:space="preserve"> </w:t>
      </w:r>
      <w:r w:rsidR="00A7135E" w:rsidRPr="00573812">
        <w:rPr>
          <w:szCs w:val="24"/>
        </w:rPr>
        <w:t>Balsuota už pateiktą sprendimo projektą – 1</w:t>
      </w:r>
      <w:r w:rsidR="003C6F56" w:rsidRPr="00573812">
        <w:rPr>
          <w:szCs w:val="24"/>
        </w:rPr>
        <w:t>7</w:t>
      </w:r>
      <w:r w:rsidR="00A7135E" w:rsidRPr="00573812">
        <w:rPr>
          <w:szCs w:val="24"/>
        </w:rPr>
        <w:t xml:space="preserve"> už.</w:t>
      </w:r>
    </w:p>
    <w:p w14:paraId="01A2B938" w14:textId="076C68FA" w:rsidR="00D10486" w:rsidRPr="00573812" w:rsidRDefault="00D10486" w:rsidP="00D10486">
      <w:pPr>
        <w:pStyle w:val="Pagrindiniotekstotrauka2"/>
        <w:tabs>
          <w:tab w:val="left" w:pos="1276"/>
          <w:tab w:val="center" w:pos="1418"/>
        </w:tabs>
        <w:ind w:firstLine="540"/>
      </w:pPr>
      <w:r w:rsidRPr="00573812">
        <w:t xml:space="preserve">     </w:t>
      </w:r>
      <w:r w:rsidR="003C6F56" w:rsidRPr="00573812">
        <w:t xml:space="preserve"> </w:t>
      </w:r>
      <w:r w:rsidR="000D5D2C" w:rsidRPr="00573812">
        <w:t xml:space="preserve"> </w:t>
      </w:r>
      <w:r w:rsidRPr="00573812">
        <w:t>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5A96CEA2" w14:textId="34D61006" w:rsidR="006127D6" w:rsidRPr="006127D6" w:rsidRDefault="00AE4D69" w:rsidP="00B57803">
      <w:pPr>
        <w:pStyle w:val="Sraopastraipa"/>
        <w:numPr>
          <w:ilvl w:val="0"/>
          <w:numId w:val="30"/>
        </w:numPr>
        <w:shd w:val="solid" w:color="FFFFFF" w:fill="FFFFFF"/>
        <w:tabs>
          <w:tab w:val="left" w:pos="993"/>
          <w:tab w:val="left" w:pos="1134"/>
        </w:tabs>
        <w:ind w:left="0" w:firstLine="993"/>
        <w:contextualSpacing/>
      </w:pPr>
      <w:r w:rsidRPr="00D01234">
        <w:t>Savivaldybės mero informacija</w:t>
      </w:r>
      <w:r w:rsidR="00595080">
        <w:rPr>
          <w:color w:val="000000"/>
        </w:rPr>
        <w:t>.</w:t>
      </w:r>
    </w:p>
    <w:p w14:paraId="7E27FFF9" w14:textId="7495901F" w:rsidR="00A3170C" w:rsidRPr="00E84AC1" w:rsidRDefault="00595080" w:rsidP="00E84AC1">
      <w:pPr>
        <w:widowControl w:val="0"/>
        <w:tabs>
          <w:tab w:val="left" w:pos="993"/>
        </w:tabs>
        <w:suppressAutoHyphens/>
        <w:contextualSpacing/>
        <w:rPr>
          <w:b/>
          <w:bCs/>
          <w:i/>
          <w:iCs/>
        </w:rPr>
      </w:pPr>
      <w:r>
        <w:rPr>
          <w:color w:val="000000"/>
          <w:szCs w:val="24"/>
        </w:rPr>
        <w:t xml:space="preserve">     </w:t>
      </w:r>
      <w:r w:rsidR="00A3170C" w:rsidRPr="00661B6A">
        <w:t>Savivaldybės meras Antanas Černeckis</w:t>
      </w:r>
      <w:r w:rsidR="00573812">
        <w:t xml:space="preserve"> informavo apie projektus, darbus, kelių tvarkymą, perdavimą.</w:t>
      </w:r>
      <w:r w:rsidR="00CE460B" w:rsidRPr="00E84AC1">
        <w:rPr>
          <w:b/>
          <w:bCs/>
          <w:i/>
          <w:iCs/>
        </w:rPr>
        <w:t xml:space="preserve"> </w:t>
      </w:r>
    </w:p>
    <w:p w14:paraId="7D70ED11" w14:textId="273CAACF" w:rsidR="00B751DD" w:rsidRDefault="00B751DD" w:rsidP="00B751DD">
      <w:pPr>
        <w:pStyle w:val="Pagrindiniotekstotrauka2"/>
        <w:tabs>
          <w:tab w:val="left" w:pos="1276"/>
          <w:tab w:val="center" w:pos="1418"/>
        </w:tabs>
        <w:ind w:firstLine="540"/>
      </w:pPr>
    </w:p>
    <w:p w14:paraId="66F7F00C" w14:textId="71DBA1FB" w:rsidR="00EC1D45" w:rsidRDefault="00A3170C" w:rsidP="00B57803">
      <w:pPr>
        <w:pStyle w:val="Sraopastraipa"/>
        <w:numPr>
          <w:ilvl w:val="0"/>
          <w:numId w:val="30"/>
        </w:numPr>
        <w:tabs>
          <w:tab w:val="left" w:pos="993"/>
          <w:tab w:val="left" w:pos="1134"/>
          <w:tab w:val="left" w:pos="1276"/>
          <w:tab w:val="center" w:pos="1418"/>
        </w:tabs>
        <w:ind w:hanging="267"/>
        <w:contextualSpacing/>
      </w:pPr>
      <w:r>
        <w:t>Tarybos narių siūlymai, paklausimai, pastabos</w:t>
      </w:r>
      <w:r w:rsidR="00EC1D45">
        <w:t>.</w:t>
      </w:r>
    </w:p>
    <w:p w14:paraId="5184E881" w14:textId="310FA736" w:rsidR="00FC07D3" w:rsidRPr="00573812" w:rsidRDefault="00CB7945" w:rsidP="00A3170C">
      <w:pPr>
        <w:pStyle w:val="Sraopastraipa"/>
        <w:tabs>
          <w:tab w:val="left" w:pos="1134"/>
        </w:tabs>
        <w:ind w:left="0"/>
        <w:contextualSpacing/>
      </w:pPr>
      <w:r>
        <w:t xml:space="preserve">            </w:t>
      </w:r>
      <w:r w:rsidR="006B26D3">
        <w:t xml:space="preserve">    </w:t>
      </w:r>
      <w:r w:rsidR="00EC13CD">
        <w:t xml:space="preserve"> </w:t>
      </w:r>
      <w:r w:rsidR="00CE460B" w:rsidRPr="00573812">
        <w:t>Klausim</w:t>
      </w:r>
      <w:r w:rsidR="00573812" w:rsidRPr="00573812">
        <w:t>us</w:t>
      </w:r>
      <w:r w:rsidR="00CE460B" w:rsidRPr="00573812">
        <w:t xml:space="preserve"> teikė Opozicijos lyderis Viktoras </w:t>
      </w:r>
      <w:proofErr w:type="spellStart"/>
      <w:r w:rsidR="00CE460B" w:rsidRPr="00573812">
        <w:t>Krajina</w:t>
      </w:r>
      <w:proofErr w:type="spellEnd"/>
      <w:r w:rsidR="00573812" w:rsidRPr="00573812">
        <w:t xml:space="preserve">, Tarybos nariai Algimantas Mickus, Augustas </w:t>
      </w:r>
      <w:proofErr w:type="spellStart"/>
      <w:r w:rsidR="00573812" w:rsidRPr="00573812">
        <w:t>Šlimas</w:t>
      </w:r>
      <w:proofErr w:type="spellEnd"/>
      <w:r w:rsidR="00573812" w:rsidRPr="00573812">
        <w:t>, Edmundas Žilevičius ir Mikas Jusys.</w:t>
      </w:r>
    </w:p>
    <w:p w14:paraId="3D75CB5B" w14:textId="4772041A" w:rsidR="000A6314" w:rsidRDefault="000A6314" w:rsidP="0044312A">
      <w:pPr>
        <w:pStyle w:val="Sraopastraipa"/>
        <w:tabs>
          <w:tab w:val="left" w:pos="993"/>
          <w:tab w:val="left" w:pos="1276"/>
        </w:tabs>
        <w:ind w:left="0"/>
        <w:contextualSpacing/>
        <w:rPr>
          <w:b/>
          <w:bCs/>
          <w:i/>
          <w:iCs/>
        </w:rPr>
      </w:pPr>
      <w:r w:rsidRPr="000E2F15">
        <w:rPr>
          <w:b/>
          <w:bCs/>
          <w:i/>
          <w:iCs/>
        </w:rPr>
        <w:t xml:space="preserve">                 </w:t>
      </w:r>
    </w:p>
    <w:p w14:paraId="12FB999C" w14:textId="77777777" w:rsidR="00AE4D69" w:rsidRPr="00AE4D69" w:rsidRDefault="00AE4D69" w:rsidP="00AE4D69">
      <w:pPr>
        <w:tabs>
          <w:tab w:val="left" w:pos="993"/>
          <w:tab w:val="left" w:pos="1276"/>
        </w:tabs>
        <w:contextualSpacing/>
        <w:rPr>
          <w:b/>
          <w:bCs/>
          <w:i/>
          <w:iCs/>
        </w:rPr>
      </w:pPr>
    </w:p>
    <w:p w14:paraId="27380CCC" w14:textId="23FDFADA" w:rsidR="003D311C" w:rsidRDefault="003D311C" w:rsidP="0044312A">
      <w:pPr>
        <w:pStyle w:val="Sraopastraipa"/>
        <w:tabs>
          <w:tab w:val="left" w:pos="993"/>
          <w:tab w:val="left" w:pos="1276"/>
        </w:tabs>
        <w:ind w:left="0"/>
        <w:contextualSpacing/>
      </w:pPr>
      <w:r>
        <w:t xml:space="preserve">                 Savivaldybės meras Antanas Černeckis padėkojo už posėdį.</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4"/>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3F03"/>
    <w:multiLevelType w:val="hybridMultilevel"/>
    <w:tmpl w:val="DB329D6E"/>
    <w:lvl w:ilvl="0" w:tplc="6C4C140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1F13BD"/>
    <w:multiLevelType w:val="hybridMultilevel"/>
    <w:tmpl w:val="CB7862D4"/>
    <w:lvl w:ilvl="0" w:tplc="9C0887C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18671CF"/>
    <w:multiLevelType w:val="hybridMultilevel"/>
    <w:tmpl w:val="3EF80AD4"/>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6" w15:restartNumberingAfterBreak="0">
    <w:nsid w:val="1F2A520B"/>
    <w:multiLevelType w:val="hybridMultilevel"/>
    <w:tmpl w:val="8B8CDB22"/>
    <w:lvl w:ilvl="0" w:tplc="3AC2A0AC">
      <w:start w:val="5"/>
      <w:numFmt w:val="decimal"/>
      <w:lvlText w:val="%1."/>
      <w:lvlJc w:val="left"/>
      <w:pPr>
        <w:ind w:left="1260" w:hanging="360"/>
      </w:pPr>
      <w:rPr>
        <w:rFonts w:hint="default"/>
        <w:color w:val="auto"/>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7" w15:restartNumberingAfterBreak="0">
    <w:nsid w:val="26DB49D3"/>
    <w:multiLevelType w:val="hybridMultilevel"/>
    <w:tmpl w:val="81309EEE"/>
    <w:lvl w:ilvl="0" w:tplc="140A02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A8F592C"/>
    <w:multiLevelType w:val="hybridMultilevel"/>
    <w:tmpl w:val="B790864A"/>
    <w:lvl w:ilvl="0" w:tplc="667C3B4C">
      <w:start w:val="4"/>
      <w:numFmt w:val="decimal"/>
      <w:lvlText w:val="%1."/>
      <w:lvlJc w:val="left"/>
      <w:pPr>
        <w:ind w:left="1353" w:hanging="360"/>
      </w:pPr>
      <w:rPr>
        <w:rFonts w:hint="default"/>
        <w:strike w:val="0"/>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9" w15:restartNumberingAfterBreak="0">
    <w:nsid w:val="2D4614EC"/>
    <w:multiLevelType w:val="hybridMultilevel"/>
    <w:tmpl w:val="5EEC204E"/>
    <w:lvl w:ilvl="0" w:tplc="D25EF0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1"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A02EA2"/>
    <w:multiLevelType w:val="hybridMultilevel"/>
    <w:tmpl w:val="7B58478E"/>
    <w:lvl w:ilvl="0" w:tplc="6BB0BEA0">
      <w:start w:val="1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B520887"/>
    <w:multiLevelType w:val="hybridMultilevel"/>
    <w:tmpl w:val="293C5FBC"/>
    <w:lvl w:ilvl="0" w:tplc="39A287C0">
      <w:start w:val="4"/>
      <w:numFmt w:val="decimal"/>
      <w:lvlText w:val="%1."/>
      <w:lvlJc w:val="left"/>
      <w:pPr>
        <w:ind w:left="1495" w:hanging="360"/>
      </w:pPr>
      <w:rPr>
        <w:rFonts w:hint="default"/>
        <w:strike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5" w15:restartNumberingAfterBreak="0">
    <w:nsid w:val="3C485803"/>
    <w:multiLevelType w:val="hybridMultilevel"/>
    <w:tmpl w:val="E2686716"/>
    <w:lvl w:ilvl="0" w:tplc="173E14E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6"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7" w15:restartNumberingAfterBreak="0">
    <w:nsid w:val="4209089A"/>
    <w:multiLevelType w:val="hybridMultilevel"/>
    <w:tmpl w:val="B3763968"/>
    <w:lvl w:ilvl="0" w:tplc="A622DC74">
      <w:start w:val="13"/>
      <w:numFmt w:val="decimal"/>
      <w:lvlText w:val="%1."/>
      <w:lvlJc w:val="left"/>
      <w:pPr>
        <w:ind w:left="1260" w:hanging="360"/>
      </w:pPr>
      <w:rPr>
        <w:rFonts w:hint="default"/>
        <w:b w:val="0"/>
        <w:bCs w:val="0"/>
        <w:i w:val="0"/>
        <w:iCs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8" w15:restartNumberingAfterBreak="0">
    <w:nsid w:val="43782781"/>
    <w:multiLevelType w:val="hybridMultilevel"/>
    <w:tmpl w:val="45BA5628"/>
    <w:lvl w:ilvl="0" w:tplc="0A00E030">
      <w:start w:val="1"/>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7AE14C3"/>
    <w:multiLevelType w:val="hybridMultilevel"/>
    <w:tmpl w:val="5D78260C"/>
    <w:lvl w:ilvl="0" w:tplc="0DAE40A8">
      <w:start w:val="1"/>
      <w:numFmt w:val="decimal"/>
      <w:lvlText w:val="%1."/>
      <w:lvlJc w:val="left"/>
      <w:pPr>
        <w:ind w:left="1211" w:hanging="360"/>
      </w:pPr>
      <w:rPr>
        <w:rFonts w:ascii="Times New Roman" w:hAnsi="Times New Roman" w:cs="Times New Roman"/>
        <w:sz w:val="24"/>
        <w:szCs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2" w15:restartNumberingAfterBreak="0">
    <w:nsid w:val="62330674"/>
    <w:multiLevelType w:val="hybridMultilevel"/>
    <w:tmpl w:val="0ED2FCF4"/>
    <w:lvl w:ilvl="0" w:tplc="F0FA636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3" w15:restartNumberingAfterBreak="0">
    <w:nsid w:val="62B46470"/>
    <w:multiLevelType w:val="hybridMultilevel"/>
    <w:tmpl w:val="A5EA7CEE"/>
    <w:lvl w:ilvl="0" w:tplc="824637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495705F"/>
    <w:multiLevelType w:val="hybridMultilevel"/>
    <w:tmpl w:val="AB30CD38"/>
    <w:lvl w:ilvl="0" w:tplc="543CF73C">
      <w:start w:val="3"/>
      <w:numFmt w:val="decimal"/>
      <w:lvlText w:val="%1."/>
      <w:lvlJc w:val="left"/>
      <w:pPr>
        <w:ind w:left="1440" w:hanging="360"/>
      </w:pPr>
      <w:rPr>
        <w:rFonts w:hint="default"/>
        <w:i w:val="0"/>
        <w:iCs/>
        <w:strike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65A007EC"/>
    <w:multiLevelType w:val="hybridMultilevel"/>
    <w:tmpl w:val="891C5D3C"/>
    <w:lvl w:ilvl="0" w:tplc="13A282B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067898"/>
    <w:multiLevelType w:val="multilevel"/>
    <w:tmpl w:val="748EF448"/>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353"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29"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abstractNum w:abstractNumId="30" w15:restartNumberingAfterBreak="0">
    <w:nsid w:val="7A612A9D"/>
    <w:multiLevelType w:val="hybridMultilevel"/>
    <w:tmpl w:val="D28CE4E6"/>
    <w:lvl w:ilvl="0" w:tplc="055C1436">
      <w:start w:val="11"/>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31"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32" w15:restartNumberingAfterBreak="0">
    <w:nsid w:val="7E554E07"/>
    <w:multiLevelType w:val="hybridMultilevel"/>
    <w:tmpl w:val="C002A08E"/>
    <w:lvl w:ilvl="0" w:tplc="2E026D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3" w15:restartNumberingAfterBreak="0">
    <w:nsid w:val="7EB70C8C"/>
    <w:multiLevelType w:val="multilevel"/>
    <w:tmpl w:val="C2141CF0"/>
    <w:lvl w:ilvl="0">
      <w:start w:val="1"/>
      <w:numFmt w:val="decimal"/>
      <w:lvlText w:val="%1."/>
      <w:lvlJc w:val="left"/>
      <w:pPr>
        <w:ind w:left="1211" w:hanging="360"/>
      </w:pPr>
      <w:rPr>
        <w:rFonts w:ascii="Times New Roman" w:eastAsia="Times New Roman" w:hAnsi="Times New Roman" w:cs="Times New Roman"/>
      </w:rPr>
    </w:lvl>
    <w:lvl w:ilvl="1">
      <w:start w:val="1"/>
      <w:numFmt w:val="decimal"/>
      <w:isLgl/>
      <w:lvlText w:val="%1.%2."/>
      <w:lvlJc w:val="left"/>
      <w:pPr>
        <w:ind w:left="2231" w:hanging="1380"/>
      </w:pPr>
      <w:rPr>
        <w:rFonts w:hint="default"/>
      </w:rPr>
    </w:lvl>
    <w:lvl w:ilvl="2">
      <w:start w:val="1"/>
      <w:numFmt w:val="decimal"/>
      <w:isLgl/>
      <w:lvlText w:val="%1.%2.%3."/>
      <w:lvlJc w:val="left"/>
      <w:pPr>
        <w:ind w:left="2231" w:hanging="1380"/>
      </w:pPr>
      <w:rPr>
        <w:rFonts w:hint="default"/>
      </w:rPr>
    </w:lvl>
    <w:lvl w:ilvl="3">
      <w:start w:val="1"/>
      <w:numFmt w:val="decimal"/>
      <w:isLgl/>
      <w:lvlText w:val="%1.%2.%3.%4."/>
      <w:lvlJc w:val="left"/>
      <w:pPr>
        <w:ind w:left="2231" w:hanging="1380"/>
      </w:pPr>
      <w:rPr>
        <w:rFonts w:hint="default"/>
      </w:rPr>
    </w:lvl>
    <w:lvl w:ilvl="4">
      <w:start w:val="1"/>
      <w:numFmt w:val="decimal"/>
      <w:isLgl/>
      <w:lvlText w:val="%1.%2.%3.%4.%5."/>
      <w:lvlJc w:val="left"/>
      <w:pPr>
        <w:ind w:left="2231" w:hanging="1380"/>
      </w:pPr>
      <w:rPr>
        <w:rFonts w:hint="default"/>
      </w:rPr>
    </w:lvl>
    <w:lvl w:ilvl="5">
      <w:start w:val="1"/>
      <w:numFmt w:val="decimal"/>
      <w:isLgl/>
      <w:lvlText w:val="%1.%2.%3.%4.%5.%6."/>
      <w:lvlJc w:val="left"/>
      <w:pPr>
        <w:ind w:left="2231" w:hanging="13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47325567">
    <w:abstractNumId w:val="10"/>
  </w:num>
  <w:num w:numId="2" w16cid:durableId="1685091923">
    <w:abstractNumId w:val="16"/>
  </w:num>
  <w:num w:numId="3" w16cid:durableId="2072460235">
    <w:abstractNumId w:val="27"/>
  </w:num>
  <w:num w:numId="4" w16cid:durableId="1649093846">
    <w:abstractNumId w:val="24"/>
  </w:num>
  <w:num w:numId="5" w16cid:durableId="1217208183">
    <w:abstractNumId w:val="3"/>
  </w:num>
  <w:num w:numId="6" w16cid:durableId="2035036733">
    <w:abstractNumId w:val="11"/>
  </w:num>
  <w:num w:numId="7" w16cid:durableId="1849906671">
    <w:abstractNumId w:val="31"/>
  </w:num>
  <w:num w:numId="8" w16cid:durableId="2083718117">
    <w:abstractNumId w:val="21"/>
  </w:num>
  <w:num w:numId="9" w16cid:durableId="2025277250">
    <w:abstractNumId w:val="13"/>
  </w:num>
  <w:num w:numId="10" w16cid:durableId="532420827">
    <w:abstractNumId w:val="5"/>
  </w:num>
  <w:num w:numId="11" w16cid:durableId="2072119525">
    <w:abstractNumId w:val="22"/>
  </w:num>
  <w:num w:numId="12" w16cid:durableId="1152990713">
    <w:abstractNumId w:val="0"/>
  </w:num>
  <w:num w:numId="13" w16cid:durableId="833254448">
    <w:abstractNumId w:val="6"/>
  </w:num>
  <w:num w:numId="14" w16cid:durableId="210922668">
    <w:abstractNumId w:val="26"/>
  </w:num>
  <w:num w:numId="15" w16cid:durableId="1224175052">
    <w:abstractNumId w:val="15"/>
  </w:num>
  <w:num w:numId="16" w16cid:durableId="2080983575">
    <w:abstractNumId w:val="4"/>
  </w:num>
  <w:num w:numId="17" w16cid:durableId="1775784922">
    <w:abstractNumId w:val="19"/>
  </w:num>
  <w:num w:numId="18" w16cid:durableId="1567374391">
    <w:abstractNumId w:val="9"/>
  </w:num>
  <w:num w:numId="19" w16cid:durableId="2033141020">
    <w:abstractNumId w:val="32"/>
  </w:num>
  <w:num w:numId="20" w16cid:durableId="2073237811">
    <w:abstractNumId w:val="20"/>
  </w:num>
  <w:num w:numId="21" w16cid:durableId="1901818173">
    <w:abstractNumId w:val="25"/>
  </w:num>
  <w:num w:numId="22" w16cid:durableId="1650597410">
    <w:abstractNumId w:val="7"/>
  </w:num>
  <w:num w:numId="23" w16cid:durableId="1387218985">
    <w:abstractNumId w:val="2"/>
  </w:num>
  <w:num w:numId="24" w16cid:durableId="2098088194">
    <w:abstractNumId w:val="29"/>
  </w:num>
  <w:num w:numId="25" w16cid:durableId="1764035606">
    <w:abstractNumId w:val="33"/>
  </w:num>
  <w:num w:numId="26" w16cid:durableId="11952679">
    <w:abstractNumId w:val="12"/>
  </w:num>
  <w:num w:numId="27" w16cid:durableId="954561269">
    <w:abstractNumId w:val="30"/>
  </w:num>
  <w:num w:numId="28" w16cid:durableId="21456604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8269309">
    <w:abstractNumId w:val="23"/>
  </w:num>
  <w:num w:numId="30" w16cid:durableId="8414625">
    <w:abstractNumId w:val="17"/>
  </w:num>
  <w:num w:numId="31" w16cid:durableId="1684824052">
    <w:abstractNumId w:val="1"/>
  </w:num>
  <w:num w:numId="32" w16cid:durableId="724984072">
    <w:abstractNumId w:val="14"/>
  </w:num>
  <w:num w:numId="33" w16cid:durableId="1482499690">
    <w:abstractNumId w:val="8"/>
  </w:num>
  <w:num w:numId="34" w16cid:durableId="85716362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4E4"/>
    <w:rsid w:val="00005955"/>
    <w:rsid w:val="000059F6"/>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8FC"/>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0A8D"/>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314"/>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064"/>
    <w:rsid w:val="000C64D1"/>
    <w:rsid w:val="000C6942"/>
    <w:rsid w:val="000C7695"/>
    <w:rsid w:val="000D0D2D"/>
    <w:rsid w:val="000D198D"/>
    <w:rsid w:val="000D255A"/>
    <w:rsid w:val="000D2E45"/>
    <w:rsid w:val="000D32CA"/>
    <w:rsid w:val="000D3D4D"/>
    <w:rsid w:val="000D412C"/>
    <w:rsid w:val="000D43AE"/>
    <w:rsid w:val="000D4ADB"/>
    <w:rsid w:val="000D5963"/>
    <w:rsid w:val="000D5D2C"/>
    <w:rsid w:val="000D61AB"/>
    <w:rsid w:val="000D6DFE"/>
    <w:rsid w:val="000E042A"/>
    <w:rsid w:val="000E0DE9"/>
    <w:rsid w:val="000E0E4E"/>
    <w:rsid w:val="000E1411"/>
    <w:rsid w:val="000E24F2"/>
    <w:rsid w:val="000E2CCE"/>
    <w:rsid w:val="000E2F15"/>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4C3A"/>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86D"/>
    <w:rsid w:val="0011791E"/>
    <w:rsid w:val="00117A8D"/>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563"/>
    <w:rsid w:val="0014483E"/>
    <w:rsid w:val="00144E96"/>
    <w:rsid w:val="001450B6"/>
    <w:rsid w:val="0014672B"/>
    <w:rsid w:val="00147D1D"/>
    <w:rsid w:val="00150908"/>
    <w:rsid w:val="00150A1D"/>
    <w:rsid w:val="00151004"/>
    <w:rsid w:val="00151083"/>
    <w:rsid w:val="001528B7"/>
    <w:rsid w:val="00152FED"/>
    <w:rsid w:val="001553DB"/>
    <w:rsid w:val="00155543"/>
    <w:rsid w:val="0015576B"/>
    <w:rsid w:val="001559F4"/>
    <w:rsid w:val="00156F73"/>
    <w:rsid w:val="00157CE4"/>
    <w:rsid w:val="00161671"/>
    <w:rsid w:val="0016297A"/>
    <w:rsid w:val="00162B57"/>
    <w:rsid w:val="00162B5C"/>
    <w:rsid w:val="001632D0"/>
    <w:rsid w:val="00163D50"/>
    <w:rsid w:val="00165E14"/>
    <w:rsid w:val="00166926"/>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3506"/>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4C4"/>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052E"/>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041"/>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19F0"/>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71E"/>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28FA"/>
    <w:rsid w:val="002C363B"/>
    <w:rsid w:val="002C3D41"/>
    <w:rsid w:val="002C60E2"/>
    <w:rsid w:val="002C62C1"/>
    <w:rsid w:val="002C69AF"/>
    <w:rsid w:val="002C72BA"/>
    <w:rsid w:val="002D2634"/>
    <w:rsid w:val="002D3367"/>
    <w:rsid w:val="002D337D"/>
    <w:rsid w:val="002D3753"/>
    <w:rsid w:val="002D4396"/>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3C5B"/>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1E0C"/>
    <w:rsid w:val="00322099"/>
    <w:rsid w:val="00322E33"/>
    <w:rsid w:val="00322F97"/>
    <w:rsid w:val="0032325C"/>
    <w:rsid w:val="003243DA"/>
    <w:rsid w:val="0032455F"/>
    <w:rsid w:val="00324970"/>
    <w:rsid w:val="003251DF"/>
    <w:rsid w:val="00325C3B"/>
    <w:rsid w:val="003272DA"/>
    <w:rsid w:val="00327AF7"/>
    <w:rsid w:val="00327D0C"/>
    <w:rsid w:val="003303A0"/>
    <w:rsid w:val="0033087A"/>
    <w:rsid w:val="0033102B"/>
    <w:rsid w:val="0033150E"/>
    <w:rsid w:val="00331FDF"/>
    <w:rsid w:val="003324B6"/>
    <w:rsid w:val="00332600"/>
    <w:rsid w:val="003329FD"/>
    <w:rsid w:val="003345CF"/>
    <w:rsid w:val="0033479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64A"/>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075"/>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050"/>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4A01"/>
    <w:rsid w:val="003C58DB"/>
    <w:rsid w:val="003C5AB5"/>
    <w:rsid w:val="003C642D"/>
    <w:rsid w:val="003C6519"/>
    <w:rsid w:val="003C652A"/>
    <w:rsid w:val="003C6EA5"/>
    <w:rsid w:val="003C6F56"/>
    <w:rsid w:val="003C70D8"/>
    <w:rsid w:val="003C765D"/>
    <w:rsid w:val="003C778A"/>
    <w:rsid w:val="003D0CC7"/>
    <w:rsid w:val="003D23C5"/>
    <w:rsid w:val="003D24B6"/>
    <w:rsid w:val="003D29D4"/>
    <w:rsid w:val="003D311C"/>
    <w:rsid w:val="003D3AF1"/>
    <w:rsid w:val="003D3EA5"/>
    <w:rsid w:val="003D46EF"/>
    <w:rsid w:val="003D497E"/>
    <w:rsid w:val="003D4AE5"/>
    <w:rsid w:val="003D6468"/>
    <w:rsid w:val="003D6B60"/>
    <w:rsid w:val="003D7273"/>
    <w:rsid w:val="003D79FE"/>
    <w:rsid w:val="003D7CAB"/>
    <w:rsid w:val="003D7CF1"/>
    <w:rsid w:val="003E1E52"/>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3F7573"/>
    <w:rsid w:val="004005B8"/>
    <w:rsid w:val="004009E6"/>
    <w:rsid w:val="00400B48"/>
    <w:rsid w:val="00400FB9"/>
    <w:rsid w:val="0040115E"/>
    <w:rsid w:val="00402577"/>
    <w:rsid w:val="004026F9"/>
    <w:rsid w:val="00402A44"/>
    <w:rsid w:val="00402E2B"/>
    <w:rsid w:val="004030F6"/>
    <w:rsid w:val="00403629"/>
    <w:rsid w:val="00403778"/>
    <w:rsid w:val="004039DE"/>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2E0F"/>
    <w:rsid w:val="00423DE5"/>
    <w:rsid w:val="00423FEA"/>
    <w:rsid w:val="00424F25"/>
    <w:rsid w:val="00425404"/>
    <w:rsid w:val="00425820"/>
    <w:rsid w:val="00425FCC"/>
    <w:rsid w:val="004264F0"/>
    <w:rsid w:val="00427D13"/>
    <w:rsid w:val="004300A2"/>
    <w:rsid w:val="00430130"/>
    <w:rsid w:val="00430CF0"/>
    <w:rsid w:val="00430D65"/>
    <w:rsid w:val="00431A76"/>
    <w:rsid w:val="0043235C"/>
    <w:rsid w:val="0043256F"/>
    <w:rsid w:val="00432595"/>
    <w:rsid w:val="00433CDC"/>
    <w:rsid w:val="00436A32"/>
    <w:rsid w:val="004410DB"/>
    <w:rsid w:val="004416F6"/>
    <w:rsid w:val="00442D0D"/>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2E18"/>
    <w:rsid w:val="00463157"/>
    <w:rsid w:val="004632DD"/>
    <w:rsid w:val="00463382"/>
    <w:rsid w:val="00464919"/>
    <w:rsid w:val="00465BAA"/>
    <w:rsid w:val="0046645C"/>
    <w:rsid w:val="004667D4"/>
    <w:rsid w:val="00466B8A"/>
    <w:rsid w:val="00466BDE"/>
    <w:rsid w:val="004675DD"/>
    <w:rsid w:val="004677FD"/>
    <w:rsid w:val="00467B88"/>
    <w:rsid w:val="0047003F"/>
    <w:rsid w:val="0047050B"/>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0652"/>
    <w:rsid w:val="00493E94"/>
    <w:rsid w:val="00494362"/>
    <w:rsid w:val="004948F7"/>
    <w:rsid w:val="00495A7A"/>
    <w:rsid w:val="00495DA2"/>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251"/>
    <w:rsid w:val="004C26B4"/>
    <w:rsid w:val="004C3046"/>
    <w:rsid w:val="004C520A"/>
    <w:rsid w:val="004C5F9E"/>
    <w:rsid w:val="004C61BF"/>
    <w:rsid w:val="004C67F6"/>
    <w:rsid w:val="004C729A"/>
    <w:rsid w:val="004D01B9"/>
    <w:rsid w:val="004D0979"/>
    <w:rsid w:val="004D0A42"/>
    <w:rsid w:val="004D0ADE"/>
    <w:rsid w:val="004D2661"/>
    <w:rsid w:val="004D288D"/>
    <w:rsid w:val="004D29C8"/>
    <w:rsid w:val="004D3CEC"/>
    <w:rsid w:val="004D40AA"/>
    <w:rsid w:val="004D476B"/>
    <w:rsid w:val="004D512F"/>
    <w:rsid w:val="004D5E5A"/>
    <w:rsid w:val="004D6421"/>
    <w:rsid w:val="004D67EB"/>
    <w:rsid w:val="004D6F23"/>
    <w:rsid w:val="004D7FB8"/>
    <w:rsid w:val="004E0580"/>
    <w:rsid w:val="004E1898"/>
    <w:rsid w:val="004E1C92"/>
    <w:rsid w:val="004E1C95"/>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2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5C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A3B"/>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3812"/>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080"/>
    <w:rsid w:val="00595E09"/>
    <w:rsid w:val="00595FAD"/>
    <w:rsid w:val="00596862"/>
    <w:rsid w:val="00596F81"/>
    <w:rsid w:val="00597A09"/>
    <w:rsid w:val="00597B09"/>
    <w:rsid w:val="005A0C54"/>
    <w:rsid w:val="005A1209"/>
    <w:rsid w:val="005A1383"/>
    <w:rsid w:val="005A1A61"/>
    <w:rsid w:val="005A298B"/>
    <w:rsid w:val="005A3CF5"/>
    <w:rsid w:val="005A417E"/>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23C5"/>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7D6"/>
    <w:rsid w:val="00612961"/>
    <w:rsid w:val="00612CB7"/>
    <w:rsid w:val="0061358B"/>
    <w:rsid w:val="00613B45"/>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B6A"/>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8E7"/>
    <w:rsid w:val="006A0A51"/>
    <w:rsid w:val="006A1410"/>
    <w:rsid w:val="006A16C9"/>
    <w:rsid w:val="006A1B41"/>
    <w:rsid w:val="006A209B"/>
    <w:rsid w:val="006A29D2"/>
    <w:rsid w:val="006A2E8C"/>
    <w:rsid w:val="006A31D5"/>
    <w:rsid w:val="006A3249"/>
    <w:rsid w:val="006A3D89"/>
    <w:rsid w:val="006A49CA"/>
    <w:rsid w:val="006A4A3F"/>
    <w:rsid w:val="006A5281"/>
    <w:rsid w:val="006A5A38"/>
    <w:rsid w:val="006A61A5"/>
    <w:rsid w:val="006A674C"/>
    <w:rsid w:val="006B10A9"/>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6F7B49"/>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546"/>
    <w:rsid w:val="00744BC9"/>
    <w:rsid w:val="00744D8A"/>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57251"/>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77DF5"/>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23C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3DB6"/>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A6"/>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4D25"/>
    <w:rsid w:val="00826327"/>
    <w:rsid w:val="008263BB"/>
    <w:rsid w:val="00826E36"/>
    <w:rsid w:val="0082785D"/>
    <w:rsid w:val="0083077E"/>
    <w:rsid w:val="00830908"/>
    <w:rsid w:val="00830B97"/>
    <w:rsid w:val="008316AC"/>
    <w:rsid w:val="00831B37"/>
    <w:rsid w:val="0083263C"/>
    <w:rsid w:val="00832AFF"/>
    <w:rsid w:val="00833531"/>
    <w:rsid w:val="008337A7"/>
    <w:rsid w:val="00833907"/>
    <w:rsid w:val="00833F2A"/>
    <w:rsid w:val="008343E9"/>
    <w:rsid w:val="00834825"/>
    <w:rsid w:val="008350A7"/>
    <w:rsid w:val="00836504"/>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05A"/>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3C51"/>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1C56"/>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665E"/>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59C6"/>
    <w:rsid w:val="009A6C6A"/>
    <w:rsid w:val="009A7142"/>
    <w:rsid w:val="009B0366"/>
    <w:rsid w:val="009B04EF"/>
    <w:rsid w:val="009B093D"/>
    <w:rsid w:val="009B093F"/>
    <w:rsid w:val="009B0C48"/>
    <w:rsid w:val="009B37EF"/>
    <w:rsid w:val="009B45F4"/>
    <w:rsid w:val="009B5643"/>
    <w:rsid w:val="009B63EE"/>
    <w:rsid w:val="009B6862"/>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1FF0"/>
    <w:rsid w:val="009D203E"/>
    <w:rsid w:val="009D2B23"/>
    <w:rsid w:val="009D3810"/>
    <w:rsid w:val="009D4429"/>
    <w:rsid w:val="009D512C"/>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0C"/>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D28"/>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19EB"/>
    <w:rsid w:val="00AA2BD2"/>
    <w:rsid w:val="00AA3A4D"/>
    <w:rsid w:val="00AA3A81"/>
    <w:rsid w:val="00AA3D72"/>
    <w:rsid w:val="00AA413C"/>
    <w:rsid w:val="00AA4527"/>
    <w:rsid w:val="00AA5209"/>
    <w:rsid w:val="00AA5BCC"/>
    <w:rsid w:val="00AA641E"/>
    <w:rsid w:val="00AA6B97"/>
    <w:rsid w:val="00AA7638"/>
    <w:rsid w:val="00AA7681"/>
    <w:rsid w:val="00AA7E33"/>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204"/>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69"/>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1F8B"/>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088"/>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69D"/>
    <w:rsid w:val="00B57803"/>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2EC"/>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138"/>
    <w:rsid w:val="00C01460"/>
    <w:rsid w:val="00C01DE9"/>
    <w:rsid w:val="00C01EC3"/>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09A0"/>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1F34"/>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39C7"/>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460B"/>
    <w:rsid w:val="00CE47A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191"/>
    <w:rsid w:val="00D26274"/>
    <w:rsid w:val="00D278CD"/>
    <w:rsid w:val="00D27DDC"/>
    <w:rsid w:val="00D3094A"/>
    <w:rsid w:val="00D31975"/>
    <w:rsid w:val="00D320D3"/>
    <w:rsid w:val="00D32E14"/>
    <w:rsid w:val="00D334D4"/>
    <w:rsid w:val="00D337FB"/>
    <w:rsid w:val="00D33ECC"/>
    <w:rsid w:val="00D33F23"/>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68DF"/>
    <w:rsid w:val="00D67CD9"/>
    <w:rsid w:val="00D67FA9"/>
    <w:rsid w:val="00D7084F"/>
    <w:rsid w:val="00D70FB6"/>
    <w:rsid w:val="00D711F3"/>
    <w:rsid w:val="00D712C0"/>
    <w:rsid w:val="00D712F3"/>
    <w:rsid w:val="00D72927"/>
    <w:rsid w:val="00D73DBE"/>
    <w:rsid w:val="00D74863"/>
    <w:rsid w:val="00D7601E"/>
    <w:rsid w:val="00D76545"/>
    <w:rsid w:val="00D76655"/>
    <w:rsid w:val="00D77429"/>
    <w:rsid w:val="00D776A6"/>
    <w:rsid w:val="00D80011"/>
    <w:rsid w:val="00D81664"/>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AC1"/>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E793A"/>
    <w:rsid w:val="00EF0873"/>
    <w:rsid w:val="00EF0F14"/>
    <w:rsid w:val="00EF28A0"/>
    <w:rsid w:val="00EF30FD"/>
    <w:rsid w:val="00EF37CF"/>
    <w:rsid w:val="00EF39B3"/>
    <w:rsid w:val="00EF3FB5"/>
    <w:rsid w:val="00EF4349"/>
    <w:rsid w:val="00EF47E6"/>
    <w:rsid w:val="00EF4945"/>
    <w:rsid w:val="00EF4BC7"/>
    <w:rsid w:val="00EF55E1"/>
    <w:rsid w:val="00EF646F"/>
    <w:rsid w:val="00EF6FAE"/>
    <w:rsid w:val="00EF71EA"/>
    <w:rsid w:val="00F00186"/>
    <w:rsid w:val="00F00A17"/>
    <w:rsid w:val="00F01625"/>
    <w:rsid w:val="00F01FE7"/>
    <w:rsid w:val="00F024B3"/>
    <w:rsid w:val="00F029B2"/>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43"/>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28"/>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45D"/>
    <w:rsid w:val="00FA5F6B"/>
    <w:rsid w:val="00FA6725"/>
    <w:rsid w:val="00FA7362"/>
    <w:rsid w:val="00FA77D6"/>
    <w:rsid w:val="00FA7841"/>
    <w:rsid w:val="00FB0707"/>
    <w:rsid w:val="00FB1D70"/>
    <w:rsid w:val="00FB239C"/>
    <w:rsid w:val="00FB242C"/>
    <w:rsid w:val="00FB26FD"/>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398"/>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2EF"/>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uiPriority w:val="39"/>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 w:type="paragraph" w:customStyle="1" w:styleId="tajtip">
    <w:name w:val="tajtip"/>
    <w:basedOn w:val="prastasis"/>
    <w:rsid w:val="00367075"/>
    <w:pPr>
      <w:spacing w:before="100" w:beforeAutospacing="1" w:after="100" w:afterAutospacing="1"/>
      <w:ind w:firstLine="0"/>
      <w:jc w:val="left"/>
    </w:pPr>
    <w:rPr>
      <w:szCs w:val="24"/>
      <w:lang w:eastAsia="lt-LT"/>
    </w:rPr>
  </w:style>
  <w:style w:type="character" w:customStyle="1" w:styleId="cf01">
    <w:name w:val="cf01"/>
    <w:basedOn w:val="Numatytasispastraiposriftas"/>
    <w:rsid w:val="006A08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87234">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978924729">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303660073">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77289236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qOw9ELNN2b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5</Pages>
  <Words>9971</Words>
  <Characters>5684</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2024-12-19T12:33:00Z</dcterms:created>
  <dcterms:modified xsi:type="dcterms:W3CDTF">2024-12-19T12:33:00Z</dcterms:modified>
</cp:coreProperties>
</file>